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F4223" w14:textId="77777777" w:rsidR="00297427" w:rsidRPr="009739D1" w:rsidRDefault="003E4F7E" w:rsidP="00AA3D46">
      <w:pPr>
        <w:jc w:val="center"/>
        <w:rPr>
          <w:sz w:val="22"/>
          <w:szCs w:val="22"/>
        </w:rPr>
      </w:pPr>
      <w:r w:rsidRPr="009739D1">
        <w:rPr>
          <w:noProof/>
          <w:color w:val="FF0000"/>
          <w:sz w:val="22"/>
        </w:rPr>
        <w:drawing>
          <wp:inline distT="0" distB="0" distL="0" distR="0" wp14:anchorId="742A8586" wp14:editId="1E516AE8">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9293445" w14:textId="77777777" w:rsidR="00297427" w:rsidRPr="009739D1" w:rsidRDefault="00297427" w:rsidP="00F1450E">
      <w:pPr>
        <w:pStyle w:val="Heading1"/>
      </w:pPr>
      <w:r w:rsidRPr="009739D1">
        <w:t>WATER UTILITY TARIFF</w:t>
      </w:r>
    </w:p>
    <w:p w14:paraId="1CC72923" w14:textId="1789F5B0" w:rsidR="00297427" w:rsidRPr="00BF3F45" w:rsidRDefault="00994304" w:rsidP="00F1450E">
      <w:pPr>
        <w:pStyle w:val="Heading1"/>
      </w:pPr>
      <w:r w:rsidRPr="009739D1">
        <w:t xml:space="preserve">Docket Number </w:t>
      </w:r>
      <w:r w:rsidR="00AC0578" w:rsidRPr="00BF3F45">
        <w:t xml:space="preserve">51192 </w:t>
      </w:r>
    </w:p>
    <w:p w14:paraId="1F81F70A" w14:textId="77777777" w:rsidR="00994304" w:rsidRPr="00BF3F45" w:rsidRDefault="00994304" w:rsidP="00AA3D46">
      <w:pPr>
        <w:rPr>
          <w:sz w:val="22"/>
          <w:szCs w:val="22"/>
          <w:u w:val="single"/>
        </w:rPr>
      </w:pPr>
    </w:p>
    <w:p w14:paraId="57EEED82" w14:textId="77777777" w:rsidR="00994304" w:rsidRPr="00BF3F45" w:rsidRDefault="00994304" w:rsidP="00AA3D46">
      <w:pPr>
        <w:rPr>
          <w:sz w:val="22"/>
          <w:szCs w:val="22"/>
          <w:u w:val="single"/>
        </w:rPr>
      </w:pPr>
    </w:p>
    <w:p w14:paraId="041A7AE2" w14:textId="462BEC3E" w:rsidR="006F1035" w:rsidRPr="00BF3F45" w:rsidRDefault="00AC0578" w:rsidP="00AA3D46">
      <w:pPr>
        <w:tabs>
          <w:tab w:val="right" w:pos="9532"/>
        </w:tabs>
        <w:rPr>
          <w:sz w:val="22"/>
          <w:szCs w:val="22"/>
          <w:u w:val="single"/>
        </w:rPr>
      </w:pPr>
      <w:r w:rsidRPr="00BF3F45">
        <w:rPr>
          <w:sz w:val="22"/>
          <w:szCs w:val="22"/>
          <w:u w:val="single"/>
        </w:rPr>
        <w:t>MiBroMa3 LLC</w:t>
      </w:r>
      <w:r w:rsidR="00297427" w:rsidRPr="00BF3F45">
        <w:rPr>
          <w:sz w:val="22"/>
          <w:szCs w:val="22"/>
        </w:rPr>
        <w:tab/>
      </w:r>
      <w:r w:rsidRPr="00BF3F45">
        <w:rPr>
          <w:sz w:val="22"/>
          <w:szCs w:val="22"/>
          <w:u w:val="single"/>
        </w:rPr>
        <w:t>240 Stoney Hill</w:t>
      </w:r>
    </w:p>
    <w:p w14:paraId="06E8DDBD" w14:textId="77777777" w:rsidR="006F1035" w:rsidRPr="00BF3F45" w:rsidRDefault="006F1035" w:rsidP="00AA3D46">
      <w:pPr>
        <w:tabs>
          <w:tab w:val="right" w:pos="9532"/>
        </w:tabs>
        <w:rPr>
          <w:sz w:val="18"/>
          <w:szCs w:val="18"/>
        </w:rPr>
      </w:pPr>
      <w:r w:rsidRPr="00BF3F45">
        <w:rPr>
          <w:sz w:val="18"/>
          <w:szCs w:val="18"/>
        </w:rPr>
        <w:t>(Utility Name)</w:t>
      </w:r>
      <w:r w:rsidRPr="00BF3F45">
        <w:rPr>
          <w:sz w:val="18"/>
          <w:szCs w:val="18"/>
        </w:rPr>
        <w:tab/>
        <w:t>(Business Address)</w:t>
      </w:r>
    </w:p>
    <w:p w14:paraId="2E8F4087" w14:textId="77777777" w:rsidR="006F1035" w:rsidRPr="00BF3F45" w:rsidRDefault="006F1035" w:rsidP="00AA3D46">
      <w:pPr>
        <w:rPr>
          <w:sz w:val="22"/>
          <w:szCs w:val="22"/>
        </w:rPr>
      </w:pPr>
    </w:p>
    <w:p w14:paraId="48AB3C9B" w14:textId="144DA68D" w:rsidR="006F1035" w:rsidRPr="00BF3F45" w:rsidRDefault="00AC0578" w:rsidP="00AA3D46">
      <w:pPr>
        <w:tabs>
          <w:tab w:val="right" w:pos="9532"/>
        </w:tabs>
        <w:rPr>
          <w:sz w:val="22"/>
          <w:szCs w:val="22"/>
        </w:rPr>
      </w:pPr>
      <w:r w:rsidRPr="00BF3F45">
        <w:rPr>
          <w:sz w:val="22"/>
          <w:szCs w:val="22"/>
          <w:u w:val="single"/>
        </w:rPr>
        <w:t>Center Point, TX 78010</w:t>
      </w:r>
      <w:r w:rsidR="006F1035" w:rsidRPr="00BF3F45">
        <w:rPr>
          <w:sz w:val="22"/>
          <w:szCs w:val="22"/>
        </w:rPr>
        <w:tab/>
      </w:r>
      <w:r w:rsidRPr="00BF3F45">
        <w:rPr>
          <w:sz w:val="22"/>
          <w:szCs w:val="22"/>
          <w:u w:val="single"/>
        </w:rPr>
        <w:t>830-377-3191</w:t>
      </w:r>
    </w:p>
    <w:p w14:paraId="6C40DDAC" w14:textId="77777777" w:rsidR="006F1035" w:rsidRPr="00BF3F45" w:rsidRDefault="006F1035" w:rsidP="00AA3D46">
      <w:pPr>
        <w:tabs>
          <w:tab w:val="right" w:pos="9532"/>
        </w:tabs>
        <w:rPr>
          <w:sz w:val="18"/>
          <w:szCs w:val="18"/>
        </w:rPr>
      </w:pPr>
      <w:r w:rsidRPr="00BF3F45">
        <w:rPr>
          <w:sz w:val="18"/>
          <w:szCs w:val="18"/>
        </w:rPr>
        <w:t>(City, State, Zip Code)</w:t>
      </w:r>
      <w:r w:rsidRPr="00BF3F45">
        <w:rPr>
          <w:sz w:val="18"/>
          <w:szCs w:val="18"/>
        </w:rPr>
        <w:tab/>
        <w:t>(Area Code/Telephone)</w:t>
      </w:r>
    </w:p>
    <w:p w14:paraId="0F8507BF" w14:textId="77777777" w:rsidR="00297427" w:rsidRPr="00BF3F45" w:rsidRDefault="00297427" w:rsidP="00AA3D46">
      <w:pPr>
        <w:tabs>
          <w:tab w:val="right" w:pos="9360"/>
        </w:tabs>
        <w:rPr>
          <w:sz w:val="22"/>
          <w:szCs w:val="22"/>
        </w:rPr>
      </w:pPr>
    </w:p>
    <w:p w14:paraId="7D86F264" w14:textId="77777777" w:rsidR="00297427" w:rsidRPr="00BF3F45" w:rsidRDefault="00297427" w:rsidP="00AA3D46">
      <w:pPr>
        <w:rPr>
          <w:sz w:val="22"/>
          <w:szCs w:val="22"/>
        </w:rPr>
      </w:pPr>
      <w:r w:rsidRPr="00BF3F45">
        <w:rPr>
          <w:sz w:val="22"/>
          <w:szCs w:val="22"/>
        </w:rPr>
        <w:t>This tariff is effective for utility operations under the following Certificate of Convenience and Necessity:</w:t>
      </w:r>
    </w:p>
    <w:p w14:paraId="3D0DD586" w14:textId="77777777" w:rsidR="00297427" w:rsidRPr="00BF3F45" w:rsidRDefault="00297427" w:rsidP="00AA3D46">
      <w:pPr>
        <w:rPr>
          <w:sz w:val="22"/>
          <w:szCs w:val="22"/>
          <w:u w:val="single"/>
        </w:rPr>
      </w:pPr>
    </w:p>
    <w:p w14:paraId="56C53E6F" w14:textId="711093D8" w:rsidR="00297427" w:rsidRPr="00BF3F45" w:rsidRDefault="00AC0578" w:rsidP="00AA3D46">
      <w:pPr>
        <w:rPr>
          <w:sz w:val="22"/>
          <w:szCs w:val="22"/>
          <w:u w:val="single"/>
        </w:rPr>
      </w:pPr>
      <w:r w:rsidRPr="00BF3F45">
        <w:rPr>
          <w:sz w:val="22"/>
          <w:szCs w:val="22"/>
          <w:u w:val="single"/>
        </w:rPr>
        <w:t>12446</w:t>
      </w:r>
    </w:p>
    <w:p w14:paraId="67F91079" w14:textId="77777777" w:rsidR="003701D6" w:rsidRPr="00BF3F45" w:rsidRDefault="003701D6" w:rsidP="00AA3D46">
      <w:pPr>
        <w:rPr>
          <w:sz w:val="22"/>
          <w:szCs w:val="22"/>
        </w:rPr>
      </w:pPr>
    </w:p>
    <w:p w14:paraId="58F9DE3A" w14:textId="77777777" w:rsidR="00297427" w:rsidRPr="00BF3F45" w:rsidRDefault="00297427" w:rsidP="00AA3D46">
      <w:pPr>
        <w:rPr>
          <w:sz w:val="22"/>
          <w:szCs w:val="22"/>
        </w:rPr>
      </w:pPr>
      <w:r w:rsidRPr="00BF3F45">
        <w:rPr>
          <w:sz w:val="22"/>
          <w:szCs w:val="22"/>
        </w:rPr>
        <w:t>This tariff is effective in the following count</w:t>
      </w:r>
      <w:r w:rsidR="003701D6" w:rsidRPr="00BF3F45">
        <w:rPr>
          <w:sz w:val="22"/>
          <w:szCs w:val="22"/>
        </w:rPr>
        <w:t>y(</w:t>
      </w:r>
      <w:r w:rsidRPr="00BF3F45">
        <w:rPr>
          <w:sz w:val="22"/>
          <w:szCs w:val="22"/>
        </w:rPr>
        <w:t>ies</w:t>
      </w:r>
      <w:r w:rsidR="003701D6" w:rsidRPr="00BF3F45">
        <w:rPr>
          <w:sz w:val="22"/>
          <w:szCs w:val="22"/>
        </w:rPr>
        <w:t>)</w:t>
      </w:r>
      <w:r w:rsidRPr="00BF3F45">
        <w:rPr>
          <w:sz w:val="22"/>
          <w:szCs w:val="22"/>
        </w:rPr>
        <w:t>:</w:t>
      </w:r>
    </w:p>
    <w:p w14:paraId="04CF42F9" w14:textId="77777777" w:rsidR="00297427" w:rsidRPr="00BF3F45" w:rsidRDefault="00297427" w:rsidP="00AA3D46">
      <w:pPr>
        <w:rPr>
          <w:sz w:val="22"/>
          <w:szCs w:val="22"/>
          <w:u w:val="single"/>
        </w:rPr>
      </w:pPr>
    </w:p>
    <w:p w14:paraId="1E48ED27" w14:textId="5E8E48A2" w:rsidR="00297427" w:rsidRPr="00BF3F45" w:rsidRDefault="00AC0578" w:rsidP="00AA3D46">
      <w:pPr>
        <w:rPr>
          <w:sz w:val="22"/>
          <w:szCs w:val="22"/>
          <w:u w:val="single"/>
        </w:rPr>
      </w:pPr>
      <w:r w:rsidRPr="00BF3F45">
        <w:rPr>
          <w:sz w:val="22"/>
          <w:szCs w:val="22"/>
          <w:u w:val="single"/>
        </w:rPr>
        <w:t>Gillespie</w:t>
      </w:r>
    </w:p>
    <w:p w14:paraId="6EBEA876" w14:textId="77777777" w:rsidR="003701D6" w:rsidRPr="00BF3F45" w:rsidRDefault="003701D6" w:rsidP="00AA3D46">
      <w:pPr>
        <w:rPr>
          <w:sz w:val="22"/>
          <w:szCs w:val="22"/>
        </w:rPr>
      </w:pPr>
    </w:p>
    <w:p w14:paraId="2351B905" w14:textId="77777777" w:rsidR="00F1450E" w:rsidRPr="00BF3F45" w:rsidRDefault="00F1450E" w:rsidP="00F1450E">
      <w:pPr>
        <w:rPr>
          <w:sz w:val="22"/>
          <w:szCs w:val="22"/>
        </w:rPr>
      </w:pPr>
      <w:r w:rsidRPr="00BF3F45">
        <w:rPr>
          <w:sz w:val="22"/>
          <w:szCs w:val="22"/>
        </w:rPr>
        <w:t>This tariff is effective in the following cities or unincorporated towns (if any):</w:t>
      </w:r>
    </w:p>
    <w:p w14:paraId="1133BBED" w14:textId="77777777" w:rsidR="00F1450E" w:rsidRPr="00BF3F45" w:rsidRDefault="00F1450E" w:rsidP="00F1450E">
      <w:pPr>
        <w:rPr>
          <w:sz w:val="22"/>
          <w:szCs w:val="22"/>
        </w:rPr>
      </w:pPr>
    </w:p>
    <w:p w14:paraId="08BD350A" w14:textId="2AB405DE" w:rsidR="00F1450E" w:rsidRPr="00BF3F45" w:rsidRDefault="00AC0578" w:rsidP="00F1450E">
      <w:pPr>
        <w:rPr>
          <w:sz w:val="22"/>
          <w:szCs w:val="22"/>
        </w:rPr>
      </w:pPr>
      <w:r w:rsidRPr="00BF3F45">
        <w:rPr>
          <w:sz w:val="22"/>
          <w:szCs w:val="22"/>
          <w:u w:val="single"/>
        </w:rPr>
        <w:t>N/A</w:t>
      </w:r>
    </w:p>
    <w:p w14:paraId="5DA86E1D" w14:textId="77777777" w:rsidR="00F1450E" w:rsidRPr="009739D1" w:rsidRDefault="00F1450E" w:rsidP="00AA3D46">
      <w:pPr>
        <w:rPr>
          <w:sz w:val="22"/>
          <w:szCs w:val="22"/>
        </w:rPr>
      </w:pPr>
    </w:p>
    <w:p w14:paraId="21953231" w14:textId="77777777" w:rsidR="00297427" w:rsidRPr="009739D1" w:rsidRDefault="00297427" w:rsidP="00AA3D46">
      <w:pPr>
        <w:rPr>
          <w:sz w:val="22"/>
          <w:szCs w:val="22"/>
        </w:rPr>
      </w:pPr>
      <w:r w:rsidRPr="009739D1">
        <w:rPr>
          <w:sz w:val="22"/>
          <w:szCs w:val="22"/>
        </w:rPr>
        <w:t>This tariff is effective in the following subdivisions or systems:</w:t>
      </w:r>
    </w:p>
    <w:p w14:paraId="73B34B9A" w14:textId="77777777" w:rsidR="00100A10" w:rsidRPr="009739D1" w:rsidRDefault="00100A10" w:rsidP="00AA3D46">
      <w:pPr>
        <w:rPr>
          <w:sz w:val="22"/>
          <w:szCs w:val="22"/>
        </w:rPr>
      </w:pPr>
    </w:p>
    <w:p w14:paraId="58E36E0F" w14:textId="575C5B01" w:rsidR="00AC0578" w:rsidRPr="002A290D" w:rsidRDefault="00AC0578" w:rsidP="00AC05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r w:rsidRPr="002A290D">
        <w:rPr>
          <w:sz w:val="22"/>
          <w:szCs w:val="22"/>
          <w:u w:val="single"/>
        </w:rPr>
        <w:t>Whispering Oaks Subdivision</w:t>
      </w:r>
      <w:r w:rsidR="002A290D" w:rsidRPr="002A290D">
        <w:rPr>
          <w:sz w:val="22"/>
          <w:szCs w:val="22"/>
          <w:u w:val="single"/>
        </w:rPr>
        <w:t xml:space="preserve">:  </w:t>
      </w:r>
      <w:r w:rsidRPr="002A290D">
        <w:rPr>
          <w:sz w:val="22"/>
          <w:szCs w:val="22"/>
          <w:u w:val="single"/>
        </w:rPr>
        <w:t>PWS ID # 0860006</w:t>
      </w:r>
    </w:p>
    <w:p w14:paraId="7CCF1009" w14:textId="77777777" w:rsidR="00E2134C" w:rsidRPr="009739D1" w:rsidRDefault="00E2134C" w:rsidP="00AA3D46">
      <w:pPr>
        <w:rPr>
          <w:sz w:val="22"/>
          <w:szCs w:val="22"/>
        </w:rPr>
      </w:pPr>
    </w:p>
    <w:p w14:paraId="2EA71A6A" w14:textId="77777777" w:rsidR="00E2134C" w:rsidRPr="009739D1" w:rsidRDefault="00E2134C" w:rsidP="00AA3D46">
      <w:pPr>
        <w:rPr>
          <w:sz w:val="22"/>
          <w:szCs w:val="22"/>
        </w:rPr>
      </w:pPr>
      <w:r w:rsidRPr="009739D1">
        <w:rPr>
          <w:sz w:val="22"/>
          <w:szCs w:val="22"/>
        </w:rPr>
        <w:t>TABLE OF CONTENTS</w:t>
      </w:r>
    </w:p>
    <w:p w14:paraId="5BAD12C6" w14:textId="77777777" w:rsidR="00E2134C" w:rsidRPr="009739D1" w:rsidRDefault="00E2134C" w:rsidP="00AA3D46">
      <w:pPr>
        <w:rPr>
          <w:sz w:val="22"/>
          <w:szCs w:val="22"/>
        </w:rPr>
      </w:pPr>
      <w:r w:rsidRPr="009739D1">
        <w:rPr>
          <w:sz w:val="22"/>
          <w:szCs w:val="22"/>
        </w:rPr>
        <w:t>The above utility lists the following sections of its tariff (if additional pages are needed for a section, all pages should be numbered consecutively):</w:t>
      </w:r>
    </w:p>
    <w:p w14:paraId="19B60D99" w14:textId="77777777" w:rsidR="00E2134C" w:rsidRPr="009739D1" w:rsidRDefault="00E2134C" w:rsidP="00AA3D46">
      <w:pPr>
        <w:rPr>
          <w:sz w:val="22"/>
          <w:szCs w:val="22"/>
        </w:rPr>
      </w:pPr>
    </w:p>
    <w:p w14:paraId="78346DFC" w14:textId="77777777" w:rsidR="00E2134C" w:rsidRPr="009739D1" w:rsidRDefault="00E2134C" w:rsidP="00AA3D46">
      <w:pPr>
        <w:tabs>
          <w:tab w:val="right" w:leader="dot" w:pos="8640"/>
        </w:tabs>
        <w:ind w:right="720" w:firstLine="720"/>
        <w:rPr>
          <w:sz w:val="22"/>
          <w:szCs w:val="22"/>
        </w:rPr>
      </w:pPr>
      <w:r w:rsidRPr="009739D1">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A81C40" w:rsidRPr="009739D1">
        <w:rPr>
          <w:noProof/>
          <w:sz w:val="22"/>
          <w:szCs w:val="22"/>
        </w:rPr>
        <w:t>2</w:t>
      </w:r>
      <w:r w:rsidR="00A81C40" w:rsidRPr="009739D1">
        <w:rPr>
          <w:sz w:val="22"/>
          <w:szCs w:val="22"/>
        </w:rPr>
        <w:fldChar w:fldCharType="end"/>
      </w:r>
    </w:p>
    <w:p w14:paraId="0E6C60B9" w14:textId="1B8B0496"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2A290D">
        <w:rPr>
          <w:sz w:val="22"/>
          <w:szCs w:val="22"/>
        </w:rPr>
        <w:t>4</w:t>
      </w:r>
    </w:p>
    <w:p w14:paraId="6EC75C91" w14:textId="70484D56" w:rsidR="00E2134C"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2A290D">
        <w:rPr>
          <w:sz w:val="22"/>
          <w:szCs w:val="22"/>
        </w:rPr>
        <w:t>8</w:t>
      </w:r>
    </w:p>
    <w:p w14:paraId="20CBD734" w14:textId="55580DB0" w:rsidR="002A290D" w:rsidRDefault="002A290D" w:rsidP="00AA3D46">
      <w:pPr>
        <w:tabs>
          <w:tab w:val="right" w:leader="dot" w:pos="8640"/>
        </w:tabs>
        <w:ind w:right="720" w:firstLine="720"/>
        <w:rPr>
          <w:sz w:val="22"/>
          <w:szCs w:val="22"/>
        </w:rPr>
      </w:pPr>
      <w:r>
        <w:rPr>
          <w:sz w:val="22"/>
          <w:szCs w:val="22"/>
        </w:rPr>
        <w:t>SECTION 3.20 – SPECIFIC UTILITY EXTENSION POLICY…………………………9</w:t>
      </w:r>
    </w:p>
    <w:p w14:paraId="5C47A481" w14:textId="77777777" w:rsidR="002A290D" w:rsidRPr="009739D1" w:rsidRDefault="002A290D" w:rsidP="00AA3D46">
      <w:pPr>
        <w:tabs>
          <w:tab w:val="right" w:leader="dot" w:pos="8640"/>
        </w:tabs>
        <w:ind w:right="720" w:firstLine="720"/>
        <w:rPr>
          <w:sz w:val="22"/>
          <w:szCs w:val="22"/>
        </w:rPr>
      </w:pPr>
    </w:p>
    <w:p w14:paraId="71370BD4" w14:textId="77777777" w:rsidR="00EE30B1" w:rsidRPr="009739D1" w:rsidRDefault="00EE30B1" w:rsidP="00AA3D46">
      <w:pPr>
        <w:ind w:firstLine="720"/>
        <w:rPr>
          <w:sz w:val="22"/>
          <w:szCs w:val="22"/>
        </w:rPr>
      </w:pPr>
    </w:p>
    <w:p w14:paraId="67CDA63F" w14:textId="77777777" w:rsidR="00E2134C" w:rsidRPr="009739D1" w:rsidRDefault="00E2134C" w:rsidP="00AA3D46">
      <w:pPr>
        <w:ind w:firstLine="720"/>
        <w:rPr>
          <w:sz w:val="22"/>
          <w:szCs w:val="22"/>
        </w:rPr>
      </w:pPr>
      <w:r w:rsidRPr="009739D1">
        <w:rPr>
          <w:sz w:val="22"/>
          <w:szCs w:val="22"/>
        </w:rPr>
        <w:t xml:space="preserve">APPENDIX A </w:t>
      </w:r>
      <w:r w:rsidR="00EA0A97" w:rsidRPr="009739D1">
        <w:rPr>
          <w:sz w:val="22"/>
          <w:szCs w:val="22"/>
        </w:rPr>
        <w:t>–</w:t>
      </w:r>
      <w:r w:rsidRPr="009739D1">
        <w:rPr>
          <w:sz w:val="22"/>
          <w:szCs w:val="22"/>
        </w:rPr>
        <w:t xml:space="preserve"> </w:t>
      </w:r>
      <w:r w:rsidR="00EA0A97" w:rsidRPr="009739D1">
        <w:rPr>
          <w:sz w:val="22"/>
          <w:szCs w:val="22"/>
        </w:rPr>
        <w:t>DROUGHT CONTINGENCY PLAN</w:t>
      </w:r>
    </w:p>
    <w:p w14:paraId="576F9DD2" w14:textId="77777777" w:rsidR="00E2134C" w:rsidRPr="009739D1" w:rsidRDefault="00E2134C" w:rsidP="00AA3D46">
      <w:pPr>
        <w:ind w:firstLine="720"/>
        <w:rPr>
          <w:sz w:val="22"/>
          <w:szCs w:val="22"/>
        </w:rPr>
      </w:pPr>
      <w:r w:rsidRPr="009739D1">
        <w:rPr>
          <w:sz w:val="22"/>
          <w:szCs w:val="22"/>
        </w:rPr>
        <w:t>APPENDIX B – APPLICATION FOR SERVICE</w:t>
      </w:r>
    </w:p>
    <w:p w14:paraId="70066072" w14:textId="77777777" w:rsidR="00EA0A97" w:rsidRPr="009739D1" w:rsidRDefault="00EA0A97" w:rsidP="00AA3D46">
      <w:pPr>
        <w:ind w:firstLine="720"/>
        <w:rPr>
          <w:sz w:val="22"/>
          <w:szCs w:val="22"/>
        </w:rPr>
      </w:pPr>
    </w:p>
    <w:p w14:paraId="3FAEE97A" w14:textId="77777777" w:rsidR="00EA0A97" w:rsidRPr="009739D1" w:rsidRDefault="00EA0A97" w:rsidP="00EA0A97">
      <w:pPr>
        <w:ind w:left="720"/>
        <w:rPr>
          <w:sz w:val="22"/>
          <w:szCs w:val="22"/>
        </w:rPr>
      </w:pPr>
      <w:r w:rsidRPr="009739D1">
        <w:rPr>
          <w:sz w:val="22"/>
          <w:szCs w:val="22"/>
        </w:rPr>
        <w:t>NOTE: Appendix A – Drought Contingency Plan (DCP) is approved by the Texas Commission on Environmental Quality (TCEQ); however the DCP is included as part of your approved tariff pursuant to PUC</w:t>
      </w:r>
      <w:r w:rsidR="00031CAC">
        <w:rPr>
          <w:sz w:val="22"/>
          <w:szCs w:val="22"/>
        </w:rPr>
        <w:t>T</w:t>
      </w:r>
      <w:r w:rsidRPr="009739D1">
        <w:rPr>
          <w:sz w:val="22"/>
          <w:szCs w:val="22"/>
        </w:rPr>
        <w:t xml:space="preserve"> rules. If you are establishing a tariff for the first time, please contact the TCEQ to complete and submit a DCP for approval.</w:t>
      </w:r>
    </w:p>
    <w:p w14:paraId="343FD519" w14:textId="77777777" w:rsidR="00686914" w:rsidRDefault="00100A10" w:rsidP="00190CA0">
      <w:pPr>
        <w:pStyle w:val="Heading2"/>
        <w:rPr>
          <w:sz w:val="22"/>
          <w:szCs w:val="22"/>
        </w:rPr>
      </w:pPr>
      <w:r w:rsidRPr="009739D1">
        <w:rPr>
          <w:sz w:val="22"/>
          <w:szCs w:val="22"/>
        </w:rPr>
        <w:br w:type="page"/>
      </w:r>
      <w:bookmarkStart w:id="0" w:name="_Ref454181791"/>
    </w:p>
    <w:p w14:paraId="0FDEE984" w14:textId="77777777" w:rsidR="00686914" w:rsidRDefault="00686914" w:rsidP="00686914">
      <w:pPr>
        <w:pStyle w:val="Header"/>
        <w:tabs>
          <w:tab w:val="clear" w:pos="8640"/>
          <w:tab w:val="left" w:pos="6570"/>
          <w:tab w:val="right" w:pos="9532"/>
        </w:tabs>
        <w:jc w:val="left"/>
        <w:rPr>
          <w:noProof/>
        </w:rPr>
      </w:pPr>
    </w:p>
    <w:p w14:paraId="75B120BA" w14:textId="77777777" w:rsidR="009C1445" w:rsidRPr="009739D1" w:rsidRDefault="009C1445" w:rsidP="00190CA0">
      <w:pPr>
        <w:pStyle w:val="Heading2"/>
      </w:pPr>
      <w:r w:rsidRPr="009739D1">
        <w:t>SECTION 1.0 -- RATE SCHEDULE</w:t>
      </w:r>
      <w:bookmarkEnd w:id="0"/>
    </w:p>
    <w:p w14:paraId="27416D1E" w14:textId="77777777" w:rsidR="009C1445" w:rsidRPr="009739D1" w:rsidRDefault="009C1445" w:rsidP="00AA3D46">
      <w:pPr>
        <w:rPr>
          <w:sz w:val="22"/>
          <w:szCs w:val="22"/>
        </w:rPr>
      </w:pPr>
      <w:r w:rsidRPr="009739D1">
        <w:rPr>
          <w:sz w:val="22"/>
          <w:szCs w:val="22"/>
          <w:u w:val="single"/>
        </w:rPr>
        <w:t>Section 1.01 - Rates</w:t>
      </w:r>
    </w:p>
    <w:p w14:paraId="1403E0F5" w14:textId="77777777" w:rsidR="00E050AE" w:rsidRPr="009739D1" w:rsidRDefault="00E050AE" w:rsidP="00AA3D46">
      <w:pPr>
        <w:tabs>
          <w:tab w:val="left" w:pos="2880"/>
          <w:tab w:val="right" w:pos="9360"/>
        </w:tabs>
        <w:rPr>
          <w:sz w:val="22"/>
          <w:szCs w:val="22"/>
          <w:u w:val="single"/>
        </w:rPr>
      </w:pPr>
    </w:p>
    <w:p w14:paraId="73D9CE4C" w14:textId="77777777" w:rsidR="009C1445" w:rsidRPr="009739D1" w:rsidRDefault="009C1445" w:rsidP="00AA3D46">
      <w:pPr>
        <w:tabs>
          <w:tab w:val="left" w:pos="2880"/>
          <w:tab w:val="right" w:pos="9532"/>
        </w:tabs>
        <w:rPr>
          <w:sz w:val="22"/>
          <w:szCs w:val="22"/>
        </w:rPr>
      </w:pPr>
      <w:r w:rsidRPr="009739D1">
        <w:rPr>
          <w:sz w:val="22"/>
          <w:szCs w:val="22"/>
          <w:u w:val="single"/>
        </w:rPr>
        <w:t>Meter Size</w:t>
      </w:r>
      <w:r w:rsidRPr="009739D1">
        <w:rPr>
          <w:sz w:val="22"/>
          <w:szCs w:val="22"/>
        </w:rPr>
        <w:tab/>
      </w:r>
      <w:r w:rsidRPr="009739D1">
        <w:rPr>
          <w:sz w:val="22"/>
          <w:szCs w:val="22"/>
          <w:u w:val="single"/>
        </w:rPr>
        <w:t>Monthly Minimum Charge</w:t>
      </w:r>
      <w:r w:rsidRPr="009739D1">
        <w:rPr>
          <w:sz w:val="22"/>
          <w:szCs w:val="22"/>
        </w:rPr>
        <w:tab/>
      </w:r>
      <w:r w:rsidRPr="009739D1">
        <w:rPr>
          <w:sz w:val="22"/>
          <w:szCs w:val="22"/>
          <w:u w:val="single"/>
        </w:rPr>
        <w:t>Gallonage Charge</w:t>
      </w:r>
    </w:p>
    <w:p w14:paraId="05CC3BC4" w14:textId="5D414BE2" w:rsidR="009C1445" w:rsidRPr="00BF3F45" w:rsidRDefault="009C1445" w:rsidP="00AA3D46">
      <w:pPr>
        <w:tabs>
          <w:tab w:val="left" w:pos="2880"/>
          <w:tab w:val="right" w:pos="9360"/>
        </w:tabs>
        <w:rPr>
          <w:sz w:val="22"/>
          <w:szCs w:val="22"/>
        </w:rPr>
      </w:pPr>
      <w:r w:rsidRPr="009739D1">
        <w:rPr>
          <w:sz w:val="22"/>
          <w:szCs w:val="22"/>
        </w:rPr>
        <w:tab/>
        <w:t>(</w:t>
      </w:r>
      <w:r w:rsidRPr="009739D1">
        <w:rPr>
          <w:sz w:val="18"/>
          <w:szCs w:val="18"/>
        </w:rPr>
        <w:t xml:space="preserve">Includes </w:t>
      </w:r>
      <w:r w:rsidR="000E53C1" w:rsidRPr="00803BFC">
        <w:rPr>
          <w:sz w:val="22"/>
          <w:szCs w:val="22"/>
          <w:u w:val="single"/>
        </w:rPr>
        <w:t>1</w:t>
      </w:r>
      <w:r w:rsidR="00803BFC" w:rsidRPr="00803BFC">
        <w:rPr>
          <w:sz w:val="22"/>
          <w:szCs w:val="22"/>
          <w:u w:val="single"/>
        </w:rPr>
        <w:t>,</w:t>
      </w:r>
      <w:r w:rsidR="000E53C1" w:rsidRPr="00803BFC">
        <w:rPr>
          <w:sz w:val="22"/>
          <w:szCs w:val="22"/>
          <w:u w:val="single"/>
        </w:rPr>
        <w:t>000</w:t>
      </w:r>
      <w:r w:rsidRPr="00BF3F45">
        <w:rPr>
          <w:sz w:val="18"/>
          <w:szCs w:val="18"/>
        </w:rPr>
        <w:t xml:space="preserve"> gallons all meters</w:t>
      </w:r>
      <w:r w:rsidRPr="00BF3F45">
        <w:rPr>
          <w:sz w:val="22"/>
          <w:szCs w:val="22"/>
        </w:rPr>
        <w:t>)</w:t>
      </w:r>
    </w:p>
    <w:p w14:paraId="0F362238" w14:textId="52B9C6FD" w:rsidR="00E050AE" w:rsidRPr="00BF3F45" w:rsidRDefault="009C1445" w:rsidP="001F309F">
      <w:pPr>
        <w:tabs>
          <w:tab w:val="left" w:pos="3240"/>
          <w:tab w:val="right" w:pos="9532"/>
        </w:tabs>
        <w:ind w:firstLine="270"/>
        <w:rPr>
          <w:sz w:val="22"/>
          <w:szCs w:val="22"/>
        </w:rPr>
      </w:pPr>
      <w:r w:rsidRPr="00BF3F45">
        <w:rPr>
          <w:sz w:val="22"/>
          <w:szCs w:val="22"/>
        </w:rPr>
        <w:t xml:space="preserve">5/8" </w:t>
      </w:r>
      <w:r w:rsidR="00FE75F9">
        <w:rPr>
          <w:sz w:val="22"/>
          <w:szCs w:val="22"/>
        </w:rPr>
        <w:t>or 3/4"</w:t>
      </w:r>
      <w:r w:rsidRPr="00BF3F45">
        <w:rPr>
          <w:sz w:val="22"/>
          <w:szCs w:val="22"/>
        </w:rPr>
        <w:tab/>
      </w:r>
      <w:r w:rsidR="00FE75F9" w:rsidRPr="00FE75F9">
        <w:rPr>
          <w:sz w:val="22"/>
          <w:szCs w:val="22"/>
          <w:u w:val="single"/>
        </w:rPr>
        <w:t>$</w:t>
      </w:r>
      <w:r w:rsidR="000E53C1" w:rsidRPr="00FE75F9">
        <w:rPr>
          <w:sz w:val="22"/>
          <w:szCs w:val="22"/>
          <w:u w:val="single"/>
        </w:rPr>
        <w:t>2</w:t>
      </w:r>
      <w:r w:rsidR="000E53C1" w:rsidRPr="00BF3F45">
        <w:rPr>
          <w:sz w:val="22"/>
          <w:szCs w:val="22"/>
          <w:u w:val="single"/>
        </w:rPr>
        <w:t>5.00</w:t>
      </w:r>
      <w:r w:rsidR="00F1450E" w:rsidRPr="00BF3F45">
        <w:rPr>
          <w:sz w:val="22"/>
          <w:szCs w:val="22"/>
        </w:rPr>
        <w:tab/>
      </w:r>
      <w:r w:rsidRPr="001F309F">
        <w:rPr>
          <w:sz w:val="22"/>
          <w:szCs w:val="22"/>
          <w:u w:val="single"/>
        </w:rPr>
        <w:t>$</w:t>
      </w:r>
      <w:r w:rsidR="00803BFC" w:rsidRPr="001F309F">
        <w:rPr>
          <w:sz w:val="22"/>
          <w:szCs w:val="22"/>
          <w:u w:val="single"/>
        </w:rPr>
        <w:t>2.0</w:t>
      </w:r>
      <w:r w:rsidR="000E53C1" w:rsidRPr="00BF3F45">
        <w:rPr>
          <w:sz w:val="22"/>
          <w:szCs w:val="22"/>
          <w:u w:val="single"/>
        </w:rPr>
        <w:t>0</w:t>
      </w:r>
      <w:r w:rsidR="003701D6" w:rsidRPr="001F309F">
        <w:rPr>
          <w:sz w:val="22"/>
          <w:szCs w:val="22"/>
        </w:rPr>
        <w:t xml:space="preserve"> </w:t>
      </w:r>
      <w:r w:rsidRPr="00BF3F45">
        <w:rPr>
          <w:sz w:val="18"/>
          <w:szCs w:val="18"/>
          <w:lang w:val="en-CA"/>
        </w:rPr>
        <w:fldChar w:fldCharType="begin"/>
      </w:r>
      <w:r w:rsidRPr="00BF3F45">
        <w:rPr>
          <w:sz w:val="18"/>
          <w:szCs w:val="18"/>
          <w:lang w:val="en-CA"/>
        </w:rPr>
        <w:instrText xml:space="preserve"> SEQ CHAPTER \h \r 1</w:instrText>
      </w:r>
      <w:r w:rsidRPr="00BF3F45">
        <w:rPr>
          <w:sz w:val="18"/>
          <w:szCs w:val="18"/>
          <w:lang w:val="en-CA"/>
        </w:rPr>
        <w:fldChar w:fldCharType="end"/>
      </w:r>
      <w:r w:rsidRPr="00BF3F45">
        <w:rPr>
          <w:sz w:val="18"/>
          <w:szCs w:val="18"/>
          <w:lang w:val="en-CA"/>
        </w:rPr>
        <w:t>per</w:t>
      </w:r>
      <w:r w:rsidRPr="00BF3F45">
        <w:rPr>
          <w:sz w:val="18"/>
          <w:szCs w:val="18"/>
        </w:rPr>
        <w:t xml:space="preserve"> 1,000 gallons</w:t>
      </w:r>
      <w:r w:rsidR="00F1450E" w:rsidRPr="00BF3F45">
        <w:rPr>
          <w:sz w:val="18"/>
          <w:szCs w:val="18"/>
        </w:rPr>
        <w:t xml:space="preserve"> </w:t>
      </w:r>
      <w:r w:rsidR="001F309F">
        <w:rPr>
          <w:sz w:val="18"/>
          <w:szCs w:val="18"/>
        </w:rPr>
        <w:t>thereafter</w:t>
      </w:r>
      <w:r w:rsidR="00F1450E" w:rsidRPr="00BF3F45">
        <w:rPr>
          <w:sz w:val="22"/>
          <w:szCs w:val="22"/>
          <w:u w:val="single"/>
        </w:rPr>
        <w:t xml:space="preserve"> </w:t>
      </w:r>
    </w:p>
    <w:p w14:paraId="629F2AB0" w14:textId="77777777" w:rsidR="003B3461" w:rsidRPr="009739D1" w:rsidRDefault="003B3461" w:rsidP="00AA3D46">
      <w:pPr>
        <w:rPr>
          <w:sz w:val="22"/>
          <w:szCs w:val="22"/>
        </w:rPr>
      </w:pPr>
    </w:p>
    <w:p w14:paraId="0F35921C" w14:textId="77777777" w:rsidR="00F745AC" w:rsidRPr="009739D1" w:rsidRDefault="00F745AC" w:rsidP="00AA3D46">
      <w:pPr>
        <w:rPr>
          <w:sz w:val="22"/>
          <w:szCs w:val="22"/>
        </w:rPr>
      </w:pPr>
      <w:r w:rsidRPr="009739D1">
        <w:rPr>
          <w:sz w:val="22"/>
          <w:szCs w:val="22"/>
        </w:rPr>
        <w:t>FORM OF PAYMENT: The utility will accept the following forms of payment:</w:t>
      </w:r>
    </w:p>
    <w:p w14:paraId="1532EC6E" w14:textId="210FB0D8" w:rsidR="008C6FF2" w:rsidRPr="008E69D0" w:rsidRDefault="008C6FF2" w:rsidP="008C6FF2">
      <w:pPr>
        <w:tabs>
          <w:tab w:val="left" w:pos="1440"/>
          <w:tab w:val="left" w:pos="3240"/>
          <w:tab w:val="left" w:pos="5670"/>
          <w:tab w:val="right" w:pos="9514"/>
        </w:tabs>
        <w:ind w:right="18"/>
        <w:rPr>
          <w:szCs w:val="24"/>
        </w:rPr>
      </w:pPr>
      <w:r w:rsidRPr="008E69D0">
        <w:rPr>
          <w:szCs w:val="24"/>
        </w:rPr>
        <w:t>Cash</w:t>
      </w:r>
      <w:r>
        <w:rPr>
          <w:szCs w:val="24"/>
        </w:rPr>
        <w:t xml:space="preserve"> </w:t>
      </w:r>
      <w:r w:rsidR="00543D96">
        <w:rPr>
          <w:szCs w:val="24"/>
          <w:u w:val="single"/>
        </w:rPr>
        <w:t>_</w:t>
      </w:r>
      <w:r w:rsidRPr="008E69D0">
        <w:rPr>
          <w:szCs w:val="24"/>
        </w:rPr>
        <w:t xml:space="preserve">, </w:t>
      </w:r>
      <w:r>
        <w:rPr>
          <w:szCs w:val="24"/>
        </w:rPr>
        <w:tab/>
      </w:r>
      <w:r w:rsidRPr="008E69D0">
        <w:rPr>
          <w:szCs w:val="24"/>
        </w:rPr>
        <w:t>Check</w:t>
      </w:r>
      <w:r>
        <w:rPr>
          <w:szCs w:val="24"/>
        </w:rPr>
        <w:t xml:space="preserve"> </w:t>
      </w:r>
      <w:r w:rsidRPr="008E69D0">
        <w:rPr>
          <w:szCs w:val="24"/>
          <w:u w:val="single"/>
        </w:rPr>
        <w:t>X</w:t>
      </w:r>
      <w:r w:rsidRPr="008E69D0">
        <w:rPr>
          <w:szCs w:val="24"/>
        </w:rPr>
        <w:t xml:space="preserve">, </w:t>
      </w:r>
      <w:r>
        <w:rPr>
          <w:szCs w:val="24"/>
        </w:rPr>
        <w:tab/>
      </w:r>
      <w:r w:rsidRPr="008E69D0">
        <w:rPr>
          <w:szCs w:val="24"/>
        </w:rPr>
        <w:t>Money Order</w:t>
      </w:r>
      <w:r>
        <w:rPr>
          <w:szCs w:val="24"/>
        </w:rPr>
        <w:t xml:space="preserve"> </w:t>
      </w:r>
      <w:r w:rsidR="00543D96">
        <w:rPr>
          <w:szCs w:val="24"/>
          <w:u w:val="single"/>
        </w:rPr>
        <w:t>_</w:t>
      </w:r>
      <w:r w:rsidRPr="008E69D0">
        <w:rPr>
          <w:szCs w:val="24"/>
        </w:rPr>
        <w:t xml:space="preserve">, </w:t>
      </w:r>
      <w:r>
        <w:rPr>
          <w:szCs w:val="24"/>
        </w:rPr>
        <w:tab/>
      </w:r>
      <w:r w:rsidRPr="008E69D0">
        <w:rPr>
          <w:szCs w:val="24"/>
        </w:rPr>
        <w:t>Credit Card</w:t>
      </w:r>
      <w:r>
        <w:rPr>
          <w:szCs w:val="24"/>
        </w:rPr>
        <w:t xml:space="preserve"> </w:t>
      </w:r>
      <w:r w:rsidR="00543D96">
        <w:rPr>
          <w:szCs w:val="24"/>
          <w:u w:val="single"/>
        </w:rPr>
        <w:t>_</w:t>
      </w:r>
      <w:r w:rsidRPr="008E69D0">
        <w:rPr>
          <w:szCs w:val="24"/>
        </w:rPr>
        <w:t xml:space="preserve">, </w:t>
      </w:r>
      <w:r>
        <w:rPr>
          <w:szCs w:val="24"/>
        </w:rPr>
        <w:tab/>
      </w:r>
      <w:r w:rsidRPr="008E69D0">
        <w:rPr>
          <w:szCs w:val="24"/>
        </w:rPr>
        <w:t>Other (specify)</w:t>
      </w:r>
      <w:r>
        <w:rPr>
          <w:szCs w:val="24"/>
        </w:rPr>
        <w:t xml:space="preserve"> </w:t>
      </w:r>
      <w:r w:rsidR="00543D96">
        <w:rPr>
          <w:szCs w:val="24"/>
          <w:u w:val="single"/>
        </w:rPr>
        <w:t>_</w:t>
      </w:r>
    </w:p>
    <w:p w14:paraId="5DA4EA89" w14:textId="77777777" w:rsidR="00F745AC" w:rsidRPr="009739D1" w:rsidRDefault="00F745AC" w:rsidP="00AA3D46">
      <w:pPr>
        <w:pStyle w:val="ListParagraph"/>
        <w:ind w:left="360"/>
        <w:rPr>
          <w:rFonts w:ascii="Times New Roman" w:hAnsi="Times New Roman" w:cs="Times New Roman"/>
          <w:sz w:val="18"/>
          <w:szCs w:val="18"/>
        </w:rPr>
      </w:pPr>
      <w:r w:rsidRPr="009739D1">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1AC67AEA" w14:textId="77777777" w:rsidR="009C1445" w:rsidRPr="009739D1" w:rsidRDefault="009C1445" w:rsidP="00AA3D46">
      <w:pPr>
        <w:rPr>
          <w:sz w:val="22"/>
          <w:szCs w:val="22"/>
        </w:rPr>
      </w:pPr>
    </w:p>
    <w:p w14:paraId="4B66211F" w14:textId="77777777" w:rsidR="009C1445" w:rsidRPr="009739D1" w:rsidRDefault="009C1445" w:rsidP="00AA3D46">
      <w:pPr>
        <w:tabs>
          <w:tab w:val="right" w:leader="dot" w:pos="9532"/>
        </w:tabs>
        <w:rPr>
          <w:sz w:val="22"/>
          <w:szCs w:val="22"/>
        </w:rPr>
      </w:pPr>
      <w:r w:rsidRPr="009739D1">
        <w:rPr>
          <w:sz w:val="22"/>
          <w:szCs w:val="22"/>
        </w:rPr>
        <w:t>REGULATORY ASSESSMENT</w:t>
      </w:r>
      <w:r w:rsidRPr="009739D1">
        <w:rPr>
          <w:sz w:val="22"/>
          <w:szCs w:val="22"/>
        </w:rPr>
        <w:tab/>
      </w:r>
      <w:r w:rsidRPr="009739D1">
        <w:rPr>
          <w:sz w:val="22"/>
          <w:szCs w:val="22"/>
          <w:u w:val="single"/>
        </w:rPr>
        <w:t>1.0%</w:t>
      </w:r>
    </w:p>
    <w:p w14:paraId="2811925B" w14:textId="77777777" w:rsidR="009C1445" w:rsidRPr="009739D1" w:rsidRDefault="00AD26FE" w:rsidP="00AA3D46">
      <w:pPr>
        <w:ind w:left="360"/>
        <w:rPr>
          <w:sz w:val="18"/>
          <w:szCs w:val="18"/>
        </w:rPr>
      </w:pPr>
      <w:r w:rsidRPr="009739D1">
        <w:rPr>
          <w:sz w:val="18"/>
          <w:szCs w:val="18"/>
        </w:rPr>
        <w:t>PUC</w:t>
      </w:r>
      <w:r w:rsidR="00031CAC">
        <w:rPr>
          <w:sz w:val="18"/>
          <w:szCs w:val="18"/>
        </w:rPr>
        <w:t>T</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633F042C" w14:textId="77777777" w:rsidR="00803BFC" w:rsidRDefault="00803BFC" w:rsidP="00AA3D46">
      <w:pPr>
        <w:rPr>
          <w:sz w:val="22"/>
          <w:szCs w:val="22"/>
          <w:u w:val="single"/>
        </w:rPr>
      </w:pPr>
    </w:p>
    <w:p w14:paraId="4BE6E057" w14:textId="37FF968A" w:rsidR="003B3461" w:rsidRPr="009739D1" w:rsidRDefault="003B3461" w:rsidP="00AA3D46">
      <w:pPr>
        <w:rPr>
          <w:sz w:val="22"/>
          <w:szCs w:val="22"/>
          <w:u w:val="single"/>
        </w:rPr>
      </w:pPr>
      <w:r w:rsidRPr="009739D1">
        <w:rPr>
          <w:sz w:val="22"/>
          <w:szCs w:val="22"/>
          <w:u w:val="single"/>
        </w:rPr>
        <w:t>Section 1.02 – Miscellaneous Fees</w:t>
      </w:r>
    </w:p>
    <w:p w14:paraId="73394A8F" w14:textId="77777777" w:rsidR="003B3461" w:rsidRPr="009739D1" w:rsidRDefault="003B3461" w:rsidP="00AA3D46">
      <w:pPr>
        <w:rPr>
          <w:sz w:val="22"/>
          <w:szCs w:val="22"/>
          <w:u w:val="single"/>
        </w:rPr>
      </w:pPr>
    </w:p>
    <w:p w14:paraId="77EE51CC" w14:textId="66E08C40" w:rsidR="003B3461" w:rsidRPr="009739D1" w:rsidRDefault="003B3461" w:rsidP="00AA3D46">
      <w:pPr>
        <w:tabs>
          <w:tab w:val="right" w:leader="dot" w:pos="9532"/>
        </w:tabs>
        <w:rPr>
          <w:sz w:val="22"/>
          <w:szCs w:val="22"/>
        </w:rPr>
      </w:pPr>
      <w:r w:rsidRPr="009739D1">
        <w:rPr>
          <w:sz w:val="22"/>
          <w:szCs w:val="22"/>
        </w:rPr>
        <w:t>TAP FEE</w:t>
      </w:r>
      <w:r w:rsidRPr="009739D1">
        <w:rPr>
          <w:sz w:val="22"/>
          <w:szCs w:val="22"/>
        </w:rPr>
        <w:tab/>
      </w:r>
      <w:r w:rsidRPr="00803BFC">
        <w:rPr>
          <w:sz w:val="22"/>
          <w:szCs w:val="22"/>
          <w:u w:val="single"/>
        </w:rPr>
        <w:t>$</w:t>
      </w:r>
      <w:r w:rsidR="00803BFC" w:rsidRPr="00803BFC">
        <w:rPr>
          <w:sz w:val="22"/>
          <w:szCs w:val="22"/>
          <w:u w:val="single"/>
        </w:rPr>
        <w:t>0.00</w:t>
      </w:r>
    </w:p>
    <w:p w14:paraId="0CC4F713" w14:textId="77777777" w:rsidR="003B3461" w:rsidRPr="009739D1" w:rsidRDefault="003B3461" w:rsidP="00AA3D46">
      <w:pPr>
        <w:ind w:left="360"/>
        <w:rPr>
          <w:sz w:val="18"/>
          <w:szCs w:val="18"/>
        </w:rPr>
      </w:pPr>
      <w:r w:rsidRPr="009739D1">
        <w:rPr>
          <w:sz w:val="18"/>
          <w:szCs w:val="18"/>
        </w:rPr>
        <w:t xml:space="preserve">TAP FEE IS BASED ON THE AVERAGE OF THE UTILITY'S ACTUAL COST FOR MATERIALS AND LABOR FOR STANDARD RESIDENTIAL CONNECTION OF 5/8" METER PLUS UNIQUE COSTS AS PERMITTED BY </w:t>
      </w:r>
      <w:r w:rsidR="00AD26FE" w:rsidRPr="009739D1">
        <w:rPr>
          <w:sz w:val="18"/>
          <w:szCs w:val="18"/>
        </w:rPr>
        <w:t>PUC</w:t>
      </w:r>
      <w:r w:rsidR="00031CAC">
        <w:rPr>
          <w:sz w:val="18"/>
          <w:szCs w:val="18"/>
        </w:rPr>
        <w:t>T</w:t>
      </w:r>
      <w:r w:rsidRPr="009739D1">
        <w:rPr>
          <w:sz w:val="18"/>
          <w:szCs w:val="18"/>
        </w:rPr>
        <w:t xml:space="preserve"> RULE AT COST.</w:t>
      </w:r>
    </w:p>
    <w:p w14:paraId="7B474008" w14:textId="77777777" w:rsidR="00CE06EF" w:rsidRPr="009739D1" w:rsidRDefault="00CE06EF" w:rsidP="00AA3D46">
      <w:pPr>
        <w:rPr>
          <w:sz w:val="22"/>
          <w:szCs w:val="22"/>
        </w:rPr>
      </w:pPr>
    </w:p>
    <w:p w14:paraId="77707295" w14:textId="0CD55F2E" w:rsidR="003B3461" w:rsidRPr="009739D1" w:rsidRDefault="003B3461" w:rsidP="00AA3D46">
      <w:pPr>
        <w:tabs>
          <w:tab w:val="right" w:leader="dot" w:pos="9532"/>
        </w:tabs>
        <w:rPr>
          <w:sz w:val="22"/>
          <w:szCs w:val="22"/>
        </w:rPr>
      </w:pPr>
      <w:r w:rsidRPr="009739D1">
        <w:rPr>
          <w:sz w:val="22"/>
          <w:szCs w:val="22"/>
        </w:rPr>
        <w:t>TAP FEE (</w:t>
      </w:r>
      <w:r w:rsidR="00803BFC">
        <w:rPr>
          <w:sz w:val="22"/>
          <w:szCs w:val="22"/>
        </w:rPr>
        <w:t>Large Meter</w:t>
      </w:r>
      <w:r w:rsidRPr="009739D1">
        <w:rPr>
          <w:sz w:val="22"/>
          <w:szCs w:val="22"/>
        </w:rPr>
        <w:t>)</w:t>
      </w:r>
      <w:r w:rsidRPr="009739D1">
        <w:rPr>
          <w:sz w:val="22"/>
          <w:szCs w:val="22"/>
        </w:rPr>
        <w:tab/>
      </w:r>
      <w:r w:rsidRPr="009739D1">
        <w:rPr>
          <w:sz w:val="22"/>
          <w:szCs w:val="22"/>
          <w:u w:val="single"/>
        </w:rPr>
        <w:t>Actual Cost</w:t>
      </w:r>
    </w:p>
    <w:p w14:paraId="32D312DE" w14:textId="2451E51E" w:rsidR="003B3461" w:rsidRPr="009739D1" w:rsidRDefault="003B3461" w:rsidP="00AA3D46">
      <w:pPr>
        <w:ind w:left="360"/>
        <w:rPr>
          <w:sz w:val="18"/>
          <w:szCs w:val="18"/>
        </w:rPr>
      </w:pPr>
      <w:r w:rsidRPr="009739D1">
        <w:rPr>
          <w:sz w:val="18"/>
          <w:szCs w:val="18"/>
        </w:rPr>
        <w:t>TAP FEE IS BASED ON THE UTILITY'S ACTUAL COST FOR MATERIALS AND LABOR FOR METER</w:t>
      </w:r>
      <w:r w:rsidR="00803BFC">
        <w:rPr>
          <w:sz w:val="18"/>
          <w:szCs w:val="18"/>
        </w:rPr>
        <w:t xml:space="preserve"> SIZE INSTALLED.</w:t>
      </w:r>
    </w:p>
    <w:p w14:paraId="668791C8" w14:textId="77777777" w:rsidR="003B3461" w:rsidRPr="009739D1" w:rsidRDefault="003B3461" w:rsidP="00AA3D46">
      <w:pPr>
        <w:rPr>
          <w:sz w:val="22"/>
          <w:szCs w:val="22"/>
        </w:rPr>
      </w:pPr>
    </w:p>
    <w:p w14:paraId="092B9B43" w14:textId="77777777" w:rsidR="00803BFC" w:rsidRPr="009739D1" w:rsidRDefault="00803BFC" w:rsidP="00803BFC">
      <w:pPr>
        <w:tabs>
          <w:tab w:val="right" w:leader="dot" w:pos="9532"/>
        </w:tabs>
        <w:rPr>
          <w:sz w:val="22"/>
          <w:szCs w:val="22"/>
        </w:rPr>
      </w:pPr>
      <w:r w:rsidRPr="009739D1">
        <w:rPr>
          <w:sz w:val="22"/>
          <w:szCs w:val="22"/>
        </w:rPr>
        <w:t>METER RELOCATION FEE</w:t>
      </w:r>
      <w:r w:rsidRPr="009739D1">
        <w:rPr>
          <w:sz w:val="22"/>
          <w:szCs w:val="22"/>
        </w:rPr>
        <w:tab/>
      </w:r>
      <w:r w:rsidRPr="009739D1">
        <w:rPr>
          <w:sz w:val="22"/>
          <w:szCs w:val="22"/>
          <w:u w:val="single"/>
        </w:rPr>
        <w:t>Actual Relocation Cost</w:t>
      </w:r>
    </w:p>
    <w:p w14:paraId="68F01175" w14:textId="77777777" w:rsidR="00803BFC" w:rsidRPr="009739D1" w:rsidRDefault="00803BFC" w:rsidP="00803BFC">
      <w:pPr>
        <w:ind w:left="360"/>
        <w:rPr>
          <w:sz w:val="18"/>
          <w:szCs w:val="18"/>
        </w:rPr>
      </w:pPr>
      <w:r w:rsidRPr="009739D1">
        <w:rPr>
          <w:sz w:val="18"/>
          <w:szCs w:val="18"/>
        </w:rPr>
        <w:t>THIS FEE MAY BE CHARGED IF A CUSTOMER REQUESTS RELOCATION OF AN EXISTING METER.</w:t>
      </w:r>
    </w:p>
    <w:p w14:paraId="5CDAB794" w14:textId="77777777" w:rsidR="00803BFC" w:rsidRPr="00F614F4" w:rsidRDefault="00803BFC" w:rsidP="00803BFC">
      <w:pPr>
        <w:rPr>
          <w:sz w:val="22"/>
          <w:szCs w:val="22"/>
        </w:rPr>
      </w:pPr>
    </w:p>
    <w:p w14:paraId="7949A23B" w14:textId="18DDE3FF" w:rsidR="00803BFC" w:rsidRPr="00F614F4" w:rsidRDefault="00803BFC" w:rsidP="00803BFC">
      <w:pPr>
        <w:tabs>
          <w:tab w:val="right" w:leader="dot" w:pos="9532"/>
        </w:tabs>
        <w:rPr>
          <w:sz w:val="22"/>
          <w:szCs w:val="22"/>
        </w:rPr>
      </w:pPr>
      <w:r w:rsidRPr="00F614F4">
        <w:rPr>
          <w:sz w:val="22"/>
          <w:szCs w:val="22"/>
        </w:rPr>
        <w:t>METER TEST FEE (actual cost of testing the meter up to)</w:t>
      </w:r>
      <w:r w:rsidRPr="00F614F4">
        <w:rPr>
          <w:sz w:val="22"/>
          <w:szCs w:val="22"/>
        </w:rPr>
        <w:tab/>
      </w:r>
      <w:r w:rsidRPr="00F614F4">
        <w:rPr>
          <w:sz w:val="22"/>
          <w:szCs w:val="22"/>
          <w:u w:val="single"/>
        </w:rPr>
        <w:t>$</w:t>
      </w:r>
      <w:r w:rsidR="00F614F4" w:rsidRPr="00F614F4">
        <w:rPr>
          <w:sz w:val="22"/>
          <w:szCs w:val="22"/>
          <w:u w:val="single"/>
        </w:rPr>
        <w:t>25.00</w:t>
      </w:r>
    </w:p>
    <w:p w14:paraId="18E19AC9" w14:textId="77777777" w:rsidR="00803BFC" w:rsidRPr="00F614F4" w:rsidRDefault="00803BFC" w:rsidP="00803BFC">
      <w:pPr>
        <w:ind w:left="360"/>
        <w:rPr>
          <w:sz w:val="18"/>
          <w:szCs w:val="18"/>
        </w:rPr>
      </w:pPr>
      <w:r w:rsidRPr="00F614F4">
        <w:rPr>
          <w:sz w:val="18"/>
          <w:szCs w:val="18"/>
        </w:rPr>
        <w:t>THIS FEE MAY BE CHARGED IF A CUSTOMER REQUESTS A SECOND METER TEST WITHIN A TWO-YEAR PERIOD AND THE TEST INDICATES THAT THE METER IS RECORDING ACCURATELY.</w:t>
      </w:r>
    </w:p>
    <w:p w14:paraId="54ECF3F1" w14:textId="77777777" w:rsidR="00803BFC" w:rsidRDefault="00803BFC" w:rsidP="00AA3D46">
      <w:pPr>
        <w:rPr>
          <w:sz w:val="22"/>
          <w:szCs w:val="22"/>
        </w:rPr>
      </w:pPr>
    </w:p>
    <w:p w14:paraId="10F276BE" w14:textId="77777777" w:rsidR="00F614F4" w:rsidRDefault="00F614F4" w:rsidP="00F614F4">
      <w:pPr>
        <w:pStyle w:val="Heading2"/>
      </w:pPr>
      <w:r>
        <w:br w:type="page"/>
      </w:r>
    </w:p>
    <w:p w14:paraId="0FF99573" w14:textId="40C20568" w:rsidR="00F614F4" w:rsidRPr="009739D1" w:rsidRDefault="00F614F4" w:rsidP="00F614F4">
      <w:pPr>
        <w:pStyle w:val="Heading2"/>
      </w:pPr>
      <w:r w:rsidRPr="009739D1">
        <w:t>SECTION 1.0 -- RATE SCHEDULE (Continued)</w:t>
      </w:r>
    </w:p>
    <w:p w14:paraId="79F09C44" w14:textId="21FBD37C" w:rsidR="00CE06EF" w:rsidRPr="009739D1" w:rsidRDefault="00CE06EF" w:rsidP="00AA3D46">
      <w:pPr>
        <w:rPr>
          <w:sz w:val="22"/>
          <w:szCs w:val="22"/>
        </w:rPr>
      </w:pPr>
      <w:r w:rsidRPr="009739D1">
        <w:rPr>
          <w:sz w:val="22"/>
          <w:szCs w:val="22"/>
        </w:rPr>
        <w:t>RECONNECTION FEE</w:t>
      </w:r>
    </w:p>
    <w:p w14:paraId="1EA7CB26" w14:textId="77777777" w:rsidR="00CE06EF" w:rsidRPr="009739D1" w:rsidRDefault="00CE06EF" w:rsidP="00AA3D46">
      <w:pPr>
        <w:ind w:left="360"/>
        <w:rPr>
          <w:sz w:val="18"/>
          <w:szCs w:val="18"/>
        </w:rPr>
      </w:pPr>
      <w:r w:rsidRPr="009739D1">
        <w:rPr>
          <w:sz w:val="18"/>
          <w:szCs w:val="18"/>
        </w:rPr>
        <w:t>THE RECONNECT FEE WILL BE CHARGED BEFORE SERVICE CAN BE RESTORED TO A CUSTOMER WHO HAS BEEN DISCONNECTED FOR THE FOLLOWING REASONS:</w:t>
      </w:r>
    </w:p>
    <w:p w14:paraId="262940C1" w14:textId="7D1824E6" w:rsidR="003701D6" w:rsidRPr="00F614F4" w:rsidRDefault="00CE06EF" w:rsidP="00AA3D46">
      <w:pPr>
        <w:tabs>
          <w:tab w:val="right" w:leader="dot" w:pos="9532"/>
        </w:tabs>
        <w:ind w:firstLine="720"/>
        <w:rPr>
          <w:sz w:val="22"/>
          <w:szCs w:val="22"/>
          <w:u w:val="single"/>
        </w:rPr>
      </w:pPr>
      <w:r w:rsidRPr="009739D1">
        <w:rPr>
          <w:sz w:val="22"/>
          <w:szCs w:val="22"/>
        </w:rPr>
        <w:t>a)  Non-payment of bill (Maximum $25.00)</w:t>
      </w:r>
      <w:r w:rsidRPr="009739D1">
        <w:rPr>
          <w:sz w:val="22"/>
          <w:szCs w:val="22"/>
        </w:rPr>
        <w:tab/>
      </w:r>
      <w:r w:rsidRPr="00F614F4">
        <w:rPr>
          <w:sz w:val="22"/>
          <w:szCs w:val="22"/>
          <w:u w:val="single"/>
        </w:rPr>
        <w:t>$</w:t>
      </w:r>
      <w:r w:rsidR="00F614F4" w:rsidRPr="00F614F4">
        <w:rPr>
          <w:sz w:val="22"/>
          <w:szCs w:val="22"/>
          <w:u w:val="single"/>
        </w:rPr>
        <w:t>0.00</w:t>
      </w:r>
    </w:p>
    <w:p w14:paraId="17A5FEB0" w14:textId="6721CE04" w:rsidR="00CE06EF" w:rsidRPr="00F614F4" w:rsidRDefault="00CE06EF" w:rsidP="00AA3D46">
      <w:pPr>
        <w:tabs>
          <w:tab w:val="right" w:leader="dot" w:pos="9532"/>
        </w:tabs>
        <w:ind w:firstLine="720"/>
        <w:rPr>
          <w:sz w:val="22"/>
          <w:szCs w:val="22"/>
        </w:rPr>
      </w:pPr>
      <w:r w:rsidRPr="00F614F4">
        <w:rPr>
          <w:sz w:val="22"/>
          <w:szCs w:val="22"/>
        </w:rPr>
        <w:t>b)  Customer's request</w:t>
      </w:r>
      <w:r w:rsidRPr="00F614F4">
        <w:rPr>
          <w:sz w:val="22"/>
          <w:szCs w:val="22"/>
        </w:rPr>
        <w:tab/>
      </w:r>
      <w:r w:rsidRPr="00F614F4">
        <w:rPr>
          <w:sz w:val="22"/>
          <w:szCs w:val="22"/>
          <w:u w:val="single"/>
        </w:rPr>
        <w:t>$</w:t>
      </w:r>
      <w:r w:rsidR="00F614F4" w:rsidRPr="00F614F4">
        <w:rPr>
          <w:sz w:val="22"/>
          <w:szCs w:val="22"/>
          <w:u w:val="single"/>
        </w:rPr>
        <w:t>0.00</w:t>
      </w:r>
    </w:p>
    <w:p w14:paraId="56285FDB" w14:textId="77777777" w:rsidR="00CE06EF" w:rsidRPr="009739D1" w:rsidRDefault="00CE06EF" w:rsidP="00AA3D46">
      <w:pPr>
        <w:ind w:firstLine="1080"/>
        <w:rPr>
          <w:sz w:val="22"/>
          <w:szCs w:val="22"/>
        </w:rPr>
      </w:pPr>
      <w:r w:rsidRPr="009739D1">
        <w:rPr>
          <w:sz w:val="22"/>
          <w:szCs w:val="22"/>
        </w:rPr>
        <w:t>or other reasons listed under Section 2.0 of this tariff</w:t>
      </w:r>
    </w:p>
    <w:p w14:paraId="65F23E0E" w14:textId="77777777" w:rsidR="00CE06EF" w:rsidRPr="00F614F4" w:rsidRDefault="00CE06EF" w:rsidP="00AA3D46">
      <w:pPr>
        <w:tabs>
          <w:tab w:val="right" w:leader="dot" w:pos="9360"/>
        </w:tabs>
        <w:rPr>
          <w:sz w:val="22"/>
          <w:szCs w:val="22"/>
        </w:rPr>
      </w:pPr>
    </w:p>
    <w:p w14:paraId="194395B3" w14:textId="4B0E08EC" w:rsidR="00CE06EF" w:rsidRPr="00F614F4" w:rsidRDefault="00CE06EF" w:rsidP="00AA3D46">
      <w:pPr>
        <w:tabs>
          <w:tab w:val="right" w:leader="dot" w:pos="9532"/>
        </w:tabs>
        <w:rPr>
          <w:sz w:val="22"/>
          <w:szCs w:val="22"/>
        </w:rPr>
      </w:pPr>
      <w:r w:rsidRPr="00F614F4">
        <w:rPr>
          <w:sz w:val="22"/>
          <w:szCs w:val="22"/>
        </w:rPr>
        <w:t>TRANSFER FEE</w:t>
      </w:r>
      <w:r w:rsidRPr="00F614F4">
        <w:rPr>
          <w:sz w:val="22"/>
          <w:szCs w:val="22"/>
        </w:rPr>
        <w:tab/>
      </w:r>
      <w:r w:rsidRPr="00F614F4">
        <w:rPr>
          <w:sz w:val="22"/>
          <w:szCs w:val="22"/>
          <w:u w:val="single"/>
        </w:rPr>
        <w:t>$</w:t>
      </w:r>
      <w:r w:rsidR="00F614F4" w:rsidRPr="00F614F4">
        <w:rPr>
          <w:sz w:val="22"/>
          <w:szCs w:val="22"/>
          <w:u w:val="single"/>
        </w:rPr>
        <w:t>0.00</w:t>
      </w:r>
    </w:p>
    <w:p w14:paraId="50D2BC1C" w14:textId="77777777" w:rsidR="00CE06EF" w:rsidRPr="009739D1" w:rsidRDefault="00CE06EF" w:rsidP="00AA3D46">
      <w:pPr>
        <w:ind w:left="360"/>
        <w:rPr>
          <w:sz w:val="18"/>
          <w:szCs w:val="18"/>
        </w:rPr>
      </w:pPr>
      <w:r w:rsidRPr="009739D1">
        <w:rPr>
          <w:sz w:val="18"/>
          <w:szCs w:val="18"/>
        </w:rPr>
        <w:t>THE TRANSFER FEE WILL BE CHARGED FOR CHANGING AN ACCOUNT NAME AT THE SAME SERVICE LOCATION WHEN THE SERVICE IS NOT DISCONNECTED.</w:t>
      </w:r>
    </w:p>
    <w:p w14:paraId="3F874DF9" w14:textId="77777777" w:rsidR="00CE06EF" w:rsidRPr="00F614F4" w:rsidRDefault="00CE06EF" w:rsidP="00AA3D46">
      <w:pPr>
        <w:rPr>
          <w:sz w:val="22"/>
          <w:szCs w:val="22"/>
        </w:rPr>
      </w:pPr>
    </w:p>
    <w:p w14:paraId="44C70E17" w14:textId="4FC0B77F" w:rsidR="00CE06EF" w:rsidRPr="00F614F4" w:rsidRDefault="00CE06EF" w:rsidP="00AA3D46">
      <w:pPr>
        <w:tabs>
          <w:tab w:val="right" w:leader="dot" w:pos="9532"/>
        </w:tabs>
        <w:ind w:left="720" w:hanging="720"/>
        <w:rPr>
          <w:sz w:val="22"/>
          <w:szCs w:val="22"/>
        </w:rPr>
      </w:pPr>
      <w:r w:rsidRPr="00F614F4">
        <w:rPr>
          <w:sz w:val="22"/>
          <w:szCs w:val="22"/>
        </w:rPr>
        <w:t>LATE CHARGE</w:t>
      </w:r>
      <w:r w:rsidRPr="00F614F4">
        <w:rPr>
          <w:sz w:val="22"/>
          <w:szCs w:val="22"/>
        </w:rPr>
        <w:tab/>
      </w:r>
      <w:r w:rsidR="00F614F4" w:rsidRPr="00F614F4">
        <w:rPr>
          <w:sz w:val="22"/>
          <w:szCs w:val="22"/>
          <w:u w:val="single"/>
        </w:rPr>
        <w:t>$</w:t>
      </w:r>
      <w:r w:rsidR="00BF3F45" w:rsidRPr="00F614F4">
        <w:rPr>
          <w:sz w:val="22"/>
          <w:szCs w:val="22"/>
          <w:u w:val="single"/>
        </w:rPr>
        <w:t>5.00</w:t>
      </w:r>
    </w:p>
    <w:p w14:paraId="237470E2" w14:textId="77777777" w:rsidR="00CE06EF" w:rsidRPr="00F614F4" w:rsidRDefault="00CE06EF" w:rsidP="00AA3D46">
      <w:pPr>
        <w:ind w:left="360"/>
        <w:rPr>
          <w:sz w:val="18"/>
          <w:szCs w:val="18"/>
        </w:rPr>
      </w:pPr>
      <w:r w:rsidRPr="00F614F4">
        <w:rPr>
          <w:sz w:val="18"/>
          <w:szCs w:val="18"/>
        </w:rPr>
        <w:t>A ONE-TIME PENALTY MAY BE MADE ON DELINQUENT BILLS BUT MAY NOT BE APPLIED TO ANY BALANCE TO WHICH THE PENALTY WAS APPLIED IN A PREVIOUS BILLING.</w:t>
      </w:r>
    </w:p>
    <w:p w14:paraId="451B507D" w14:textId="77777777" w:rsidR="00CE06EF" w:rsidRPr="00F614F4" w:rsidRDefault="00CE06EF" w:rsidP="00AA3D46">
      <w:pPr>
        <w:rPr>
          <w:sz w:val="22"/>
          <w:szCs w:val="22"/>
        </w:rPr>
      </w:pPr>
    </w:p>
    <w:p w14:paraId="43EBA2B4" w14:textId="276D3F78" w:rsidR="00CE06EF" w:rsidRPr="00F614F4" w:rsidRDefault="00CE06EF" w:rsidP="00AA3D46">
      <w:pPr>
        <w:tabs>
          <w:tab w:val="right" w:leader="dot" w:pos="9532"/>
        </w:tabs>
        <w:ind w:left="720" w:hanging="720"/>
        <w:rPr>
          <w:sz w:val="22"/>
          <w:szCs w:val="22"/>
        </w:rPr>
      </w:pPr>
      <w:r w:rsidRPr="00F614F4">
        <w:rPr>
          <w:sz w:val="22"/>
          <w:szCs w:val="22"/>
        </w:rPr>
        <w:t>RETURNED CHECK CHARGE</w:t>
      </w:r>
      <w:r w:rsidRPr="00F614F4">
        <w:rPr>
          <w:sz w:val="22"/>
          <w:szCs w:val="22"/>
        </w:rPr>
        <w:tab/>
      </w:r>
      <w:r w:rsidRPr="00F614F4">
        <w:rPr>
          <w:sz w:val="22"/>
          <w:szCs w:val="22"/>
          <w:u w:val="single"/>
        </w:rPr>
        <w:t>$</w:t>
      </w:r>
      <w:r w:rsidR="00BF3F45" w:rsidRPr="00F614F4">
        <w:rPr>
          <w:sz w:val="22"/>
          <w:szCs w:val="22"/>
          <w:u w:val="single"/>
        </w:rPr>
        <w:t>5.00</w:t>
      </w:r>
    </w:p>
    <w:p w14:paraId="41CD9E52" w14:textId="77777777" w:rsidR="00CE06EF" w:rsidRPr="009739D1" w:rsidRDefault="00CE06EF" w:rsidP="00AA3D46">
      <w:pPr>
        <w:rPr>
          <w:sz w:val="22"/>
          <w:szCs w:val="22"/>
        </w:rPr>
      </w:pPr>
    </w:p>
    <w:p w14:paraId="083F7BD8" w14:textId="3856CB30" w:rsidR="00CE06EF" w:rsidRPr="009739D1" w:rsidRDefault="00CE06EF" w:rsidP="00AA3D46">
      <w:pPr>
        <w:tabs>
          <w:tab w:val="right" w:leader="dot" w:pos="9532"/>
        </w:tabs>
        <w:ind w:left="720" w:hanging="720"/>
        <w:rPr>
          <w:sz w:val="22"/>
          <w:szCs w:val="22"/>
        </w:rPr>
      </w:pPr>
      <w:r w:rsidRPr="009739D1">
        <w:rPr>
          <w:sz w:val="22"/>
          <w:szCs w:val="22"/>
        </w:rPr>
        <w:t>CUSTOMER DEPOSIT RESIDENTIAL (Maximum $50)</w:t>
      </w:r>
      <w:r w:rsidRPr="009739D1">
        <w:rPr>
          <w:sz w:val="22"/>
          <w:szCs w:val="22"/>
        </w:rPr>
        <w:tab/>
      </w:r>
      <w:r w:rsidRPr="00F614F4">
        <w:rPr>
          <w:sz w:val="22"/>
          <w:szCs w:val="22"/>
          <w:u w:val="single"/>
        </w:rPr>
        <w:t>$</w:t>
      </w:r>
      <w:r w:rsidR="00F614F4" w:rsidRPr="00F614F4">
        <w:rPr>
          <w:sz w:val="22"/>
          <w:szCs w:val="22"/>
          <w:u w:val="single"/>
        </w:rPr>
        <w:t>0.00</w:t>
      </w:r>
    </w:p>
    <w:p w14:paraId="067ECEF6" w14:textId="77777777" w:rsidR="00CE06EF" w:rsidRPr="009739D1" w:rsidRDefault="00CE06EF" w:rsidP="00AA3D46">
      <w:pPr>
        <w:rPr>
          <w:sz w:val="22"/>
          <w:szCs w:val="22"/>
        </w:rPr>
      </w:pPr>
    </w:p>
    <w:p w14:paraId="49D65D67" w14:textId="77777777" w:rsidR="00CE06EF" w:rsidRPr="009739D1" w:rsidRDefault="00CE06EF" w:rsidP="00AA3D46">
      <w:pPr>
        <w:tabs>
          <w:tab w:val="right" w:leader="dot" w:pos="9532"/>
        </w:tabs>
        <w:rPr>
          <w:sz w:val="22"/>
          <w:szCs w:val="22"/>
        </w:rPr>
      </w:pPr>
      <w:r w:rsidRPr="009739D1">
        <w:rPr>
          <w:sz w:val="22"/>
          <w:szCs w:val="22"/>
        </w:rPr>
        <w:t>COMMERCIAL AND NON-RESIDENTIAL DEPOSIT</w:t>
      </w:r>
      <w:r w:rsidRPr="009739D1">
        <w:rPr>
          <w:sz w:val="22"/>
          <w:szCs w:val="22"/>
        </w:rPr>
        <w:tab/>
      </w:r>
      <w:r w:rsidRPr="001F309F">
        <w:rPr>
          <w:sz w:val="20"/>
          <w:u w:val="single"/>
        </w:rPr>
        <w:t>1/6TH EST</w:t>
      </w:r>
      <w:r w:rsidR="00E84165" w:rsidRPr="001F309F">
        <w:rPr>
          <w:sz w:val="20"/>
          <w:u w:val="single"/>
        </w:rPr>
        <w:t>IMATED</w:t>
      </w:r>
      <w:r w:rsidRPr="001F309F">
        <w:rPr>
          <w:sz w:val="20"/>
          <w:u w:val="single"/>
        </w:rPr>
        <w:t xml:space="preserve"> ANNUAL BILL</w:t>
      </w:r>
    </w:p>
    <w:p w14:paraId="6F952C8C" w14:textId="77777777" w:rsidR="00CE06EF" w:rsidRPr="009739D1" w:rsidRDefault="00CE06EF" w:rsidP="00AA3D46">
      <w:pPr>
        <w:tabs>
          <w:tab w:val="left" w:pos="-720"/>
        </w:tabs>
        <w:rPr>
          <w:sz w:val="22"/>
          <w:szCs w:val="22"/>
        </w:rPr>
      </w:pPr>
    </w:p>
    <w:p w14:paraId="300697BE" w14:textId="77777777" w:rsidR="00CE06EF" w:rsidRPr="009739D1" w:rsidRDefault="00CE06EF" w:rsidP="00AA3D46">
      <w:pPr>
        <w:tabs>
          <w:tab w:val="right" w:leader="dot" w:pos="9532"/>
        </w:tabs>
        <w:rPr>
          <w:sz w:val="22"/>
          <w:szCs w:val="22"/>
        </w:rPr>
      </w:pPr>
      <w:r w:rsidRPr="009739D1">
        <w:rPr>
          <w:sz w:val="22"/>
          <w:szCs w:val="22"/>
        </w:rPr>
        <w:t>METER CONVERSION FEE</w:t>
      </w:r>
      <w:r w:rsidRPr="009739D1">
        <w:rPr>
          <w:sz w:val="22"/>
          <w:szCs w:val="22"/>
        </w:rPr>
        <w:tab/>
      </w:r>
      <w:r w:rsidRPr="009739D1">
        <w:rPr>
          <w:sz w:val="22"/>
          <w:szCs w:val="22"/>
          <w:u w:val="single"/>
        </w:rPr>
        <w:t xml:space="preserve">Actual Cost </w:t>
      </w:r>
      <w:r w:rsidR="00DD1CD1" w:rsidRPr="009739D1">
        <w:rPr>
          <w:sz w:val="22"/>
          <w:szCs w:val="22"/>
          <w:u w:val="single"/>
        </w:rPr>
        <w:t>t</w:t>
      </w:r>
      <w:r w:rsidRPr="009739D1">
        <w:rPr>
          <w:sz w:val="22"/>
          <w:szCs w:val="22"/>
          <w:u w:val="single"/>
        </w:rPr>
        <w:t>o Convert Meter</w:t>
      </w:r>
    </w:p>
    <w:p w14:paraId="07F8283F" w14:textId="77777777" w:rsidR="00CE06EF" w:rsidRPr="009739D1" w:rsidRDefault="00CE06EF" w:rsidP="00AA3D46">
      <w:pPr>
        <w:ind w:left="360"/>
        <w:rPr>
          <w:sz w:val="18"/>
          <w:szCs w:val="18"/>
        </w:rPr>
      </w:pPr>
      <w:r w:rsidRPr="009739D1">
        <w:rPr>
          <w:sz w:val="18"/>
          <w:szCs w:val="18"/>
        </w:rPr>
        <w:t>THIS FEE MAY BE CHARGED IF A CUSTOMER REQUESTS CHANGE OF SIZE OF AN EXISTING METER OR CHANGE IS REQUIRED BY MATERIAL CHANGE IN CUSTOMERS SERVICE DEMAND.</w:t>
      </w:r>
    </w:p>
    <w:p w14:paraId="562CB2A8" w14:textId="77777777" w:rsidR="00CE06EF" w:rsidRPr="009739D1" w:rsidRDefault="00CE06EF" w:rsidP="00AA3D46">
      <w:pPr>
        <w:rPr>
          <w:sz w:val="22"/>
          <w:szCs w:val="22"/>
        </w:rPr>
      </w:pPr>
    </w:p>
    <w:p w14:paraId="0BCEB299" w14:textId="77777777" w:rsidR="00CE06EF" w:rsidRPr="009739D1" w:rsidRDefault="00CE06EF" w:rsidP="00AA3D46">
      <w:pPr>
        <w:rPr>
          <w:sz w:val="22"/>
          <w:szCs w:val="22"/>
        </w:rPr>
      </w:pPr>
      <w:r w:rsidRPr="009739D1">
        <w:rPr>
          <w:sz w:val="22"/>
          <w:szCs w:val="22"/>
        </w:rPr>
        <w:t>SEASONAL RECONNECTION FEE:</w:t>
      </w:r>
    </w:p>
    <w:p w14:paraId="13A649B6" w14:textId="77777777" w:rsidR="00CE06EF" w:rsidRDefault="00CE06EF" w:rsidP="00AA3D46">
      <w:pPr>
        <w:ind w:left="360"/>
        <w:rPr>
          <w:sz w:val="18"/>
          <w:szCs w:val="18"/>
        </w:rPr>
      </w:pPr>
      <w:r w:rsidRPr="009739D1">
        <w:rPr>
          <w:sz w:val="18"/>
          <w:szCs w:val="18"/>
        </w:rPr>
        <w:t>BASE RATE FOR METER SIZE TIMES NUMBER OF MONTHS OFF THE SYSTEM NOT TO EXCEED SIX MONTHS WHEN LEAVE AND RETURN WITHIN A TWELVE MONTH PERIOD.</w:t>
      </w:r>
    </w:p>
    <w:p w14:paraId="6D669272" w14:textId="77777777" w:rsidR="00686914" w:rsidRDefault="00686914" w:rsidP="00AA3D46">
      <w:pPr>
        <w:ind w:left="360"/>
        <w:rPr>
          <w:sz w:val="18"/>
          <w:szCs w:val="18"/>
        </w:rPr>
      </w:pPr>
    </w:p>
    <w:p w14:paraId="3179D3B1" w14:textId="77777777" w:rsidR="00F614F4" w:rsidRPr="009739D1" w:rsidRDefault="00F614F4" w:rsidP="00F614F4">
      <w:pPr>
        <w:tabs>
          <w:tab w:val="left" w:pos="-1440"/>
        </w:tabs>
        <w:rPr>
          <w:sz w:val="22"/>
          <w:szCs w:val="22"/>
        </w:rPr>
      </w:pPr>
      <w:r w:rsidRPr="009739D1">
        <w:rPr>
          <w:sz w:val="22"/>
          <w:szCs w:val="22"/>
        </w:rPr>
        <w:t>GOVERNMENTAL TESTING, INSPECTION AND COSTS SURCHARGE CLAUSE:</w:t>
      </w:r>
    </w:p>
    <w:p w14:paraId="29BB0292" w14:textId="77777777" w:rsidR="00F614F4" w:rsidRPr="000E43BD" w:rsidRDefault="00F614F4" w:rsidP="00F614F4">
      <w:pPr>
        <w:ind w:left="360"/>
        <w:rPr>
          <w:sz w:val="18"/>
          <w:szCs w:val="18"/>
        </w:rPr>
      </w:pPr>
      <w:r w:rsidRPr="000E43BD">
        <w:rPr>
          <w:sz w:val="18"/>
          <w:szCs w:val="18"/>
        </w:rPr>
        <w:t>WHEN AUTHORIZED IN WRITING BY PUC</w:t>
      </w:r>
      <w:r>
        <w:rPr>
          <w:sz w:val="18"/>
          <w:szCs w:val="18"/>
        </w:rPr>
        <w:t>T</w:t>
      </w:r>
      <w:r w:rsidRPr="000E43BD">
        <w:rPr>
          <w:sz w:val="18"/>
          <w:szCs w:val="18"/>
        </w:rPr>
        <w:t xml:space="preserve"> AND AFTER NOTICE TO CUSTOMERS, THE UTILITY MAY INCREASE RATES TO RECOVER INCREASED COSTS FOR INSPECTION FEES AND WATER TESTING </w:t>
      </w:r>
      <w:r>
        <w:rPr>
          <w:sz w:val="18"/>
          <w:szCs w:val="18"/>
        </w:rPr>
        <w:t xml:space="preserve">[16 </w:t>
      </w:r>
      <w:r w:rsidRPr="003F2A45">
        <w:rPr>
          <w:sz w:val="20"/>
        </w:rPr>
        <w:t>TEXAS ADMINISTRATIVE CODE (TAC)</w:t>
      </w:r>
      <w:r>
        <w:rPr>
          <w:sz w:val="18"/>
          <w:szCs w:val="18"/>
        </w:rPr>
        <w:t xml:space="preserve"> §</w:t>
      </w:r>
      <w:r>
        <w:rPr>
          <w:bCs/>
        </w:rPr>
        <w:t> </w:t>
      </w:r>
      <w:r>
        <w:rPr>
          <w:sz w:val="18"/>
          <w:szCs w:val="18"/>
        </w:rPr>
        <w:t>24.25(b)(2)(G)]</w:t>
      </w:r>
      <w:r w:rsidRPr="000E43BD">
        <w:rPr>
          <w:sz w:val="18"/>
          <w:szCs w:val="18"/>
        </w:rPr>
        <w:t>.</w:t>
      </w:r>
    </w:p>
    <w:p w14:paraId="065E69A5" w14:textId="77777777" w:rsidR="00F614F4" w:rsidRPr="009739D1" w:rsidRDefault="00F614F4" w:rsidP="00F614F4">
      <w:pPr>
        <w:rPr>
          <w:sz w:val="22"/>
          <w:szCs w:val="22"/>
        </w:rPr>
      </w:pPr>
    </w:p>
    <w:p w14:paraId="64F5588A" w14:textId="77777777" w:rsidR="003B3461" w:rsidRPr="009739D1" w:rsidRDefault="003B3461" w:rsidP="00AA3D46">
      <w:pPr>
        <w:rPr>
          <w:sz w:val="22"/>
          <w:szCs w:val="22"/>
        </w:rPr>
      </w:pPr>
      <w:r w:rsidRPr="009739D1">
        <w:rPr>
          <w:sz w:val="22"/>
          <w:szCs w:val="22"/>
        </w:rPr>
        <w:t>LINE EXTENSION AND CONSTRUCTION CHARGES:</w:t>
      </w:r>
    </w:p>
    <w:p w14:paraId="4DA33B48" w14:textId="6D6913AD" w:rsidR="00CE06EF" w:rsidRPr="009739D1" w:rsidRDefault="006C5A6F" w:rsidP="00F614F4">
      <w:pPr>
        <w:ind w:left="360"/>
        <w:rPr>
          <w:caps/>
          <w:sz w:val="18"/>
          <w:szCs w:val="18"/>
        </w:rPr>
      </w:pPr>
      <w:r w:rsidRPr="009739D1">
        <w:rPr>
          <w:sz w:val="18"/>
          <w:szCs w:val="18"/>
        </w:rPr>
        <w:t xml:space="preserve">REFER TO SECTION </w:t>
      </w:r>
      <w:r>
        <w:rPr>
          <w:sz w:val="18"/>
          <w:szCs w:val="18"/>
        </w:rPr>
        <w:t>3.0 EXTENSION</w:t>
      </w:r>
      <w:r w:rsidRPr="009739D1">
        <w:rPr>
          <w:sz w:val="18"/>
          <w:szCs w:val="18"/>
        </w:rPr>
        <w:t xml:space="preserve"> </w:t>
      </w:r>
      <w:r>
        <w:rPr>
          <w:sz w:val="18"/>
          <w:szCs w:val="18"/>
        </w:rPr>
        <w:t>P</w:t>
      </w:r>
      <w:r w:rsidRPr="009739D1">
        <w:rPr>
          <w:sz w:val="18"/>
          <w:szCs w:val="18"/>
        </w:rPr>
        <w:t>OLICY FOR TERMS, CONDITIONS, AND CHARGES</w:t>
      </w:r>
      <w:r>
        <w:rPr>
          <w:sz w:val="18"/>
          <w:szCs w:val="18"/>
        </w:rPr>
        <w:t xml:space="preserve"> WHEN NEW CONSTRUCTION IS NECESSARY TO PROVIDE SERVICE. </w:t>
      </w:r>
    </w:p>
    <w:p w14:paraId="0B942C8B" w14:textId="0C9D624D" w:rsidR="00F614F4" w:rsidRDefault="00F614F4" w:rsidP="00AA3D46">
      <w:pPr>
        <w:ind w:left="360"/>
        <w:rPr>
          <w:caps/>
          <w:sz w:val="18"/>
          <w:szCs w:val="18"/>
        </w:rPr>
      </w:pPr>
      <w:r>
        <w:rPr>
          <w:caps/>
          <w:sz w:val="18"/>
          <w:szCs w:val="18"/>
        </w:rPr>
        <w:br w:type="page"/>
      </w:r>
    </w:p>
    <w:p w14:paraId="379A77D4" w14:textId="77777777" w:rsidR="00DD1CD1" w:rsidRPr="009739D1" w:rsidRDefault="00DD1CD1" w:rsidP="00190CA0">
      <w:pPr>
        <w:pStyle w:val="Heading2"/>
      </w:pPr>
      <w:bookmarkStart w:id="1" w:name="_Ref454181801"/>
      <w:r w:rsidRPr="009739D1">
        <w:t>SECTION 2.0 - SERVICE RULES AND REGULATIONS</w:t>
      </w:r>
      <w:bookmarkEnd w:id="1"/>
    </w:p>
    <w:p w14:paraId="2C3DFDBF" w14:textId="27E4AEAD" w:rsidR="00F614F4" w:rsidRPr="009739D1" w:rsidRDefault="00F614F4" w:rsidP="00F614F4">
      <w:pPr>
        <w:pStyle w:val="Heading3"/>
      </w:pPr>
      <w:r w:rsidRPr="009739D1">
        <w:t xml:space="preserve">Section 2.01 </w:t>
      </w:r>
      <w:r>
        <w:t>–</w:t>
      </w:r>
      <w:r w:rsidRPr="009739D1">
        <w:t xml:space="preserve"> </w:t>
      </w:r>
      <w:r>
        <w:t>Commission Rules</w:t>
      </w:r>
      <w:r w:rsidRPr="009739D1">
        <w:t xml:space="preserve"> </w:t>
      </w:r>
    </w:p>
    <w:p w14:paraId="3BF3DFA0" w14:textId="77777777" w:rsidR="00190CA0" w:rsidRPr="009739D1" w:rsidRDefault="00190CA0" w:rsidP="00A81C40">
      <w:pPr>
        <w:pStyle w:val="BodyText"/>
      </w:pPr>
      <w:r w:rsidRPr="009739D1">
        <w:t>The utility will have the most current Public Utility Commission of Texas (PUC</w:t>
      </w:r>
      <w:r w:rsidR="00031CAC">
        <w:t>T</w:t>
      </w:r>
      <w:r w:rsidRPr="009739D1">
        <w:t xml:space="preserve">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15D6CE46" w14:textId="57F1D1BD" w:rsidR="00190CA0" w:rsidRPr="009739D1" w:rsidRDefault="00190CA0" w:rsidP="00190CA0">
      <w:pPr>
        <w:pStyle w:val="Heading3"/>
      </w:pPr>
      <w:r w:rsidRPr="009739D1">
        <w:t>Section 2.0</w:t>
      </w:r>
      <w:r w:rsidR="00F614F4">
        <w:t>2</w:t>
      </w:r>
      <w:r w:rsidRPr="009739D1">
        <w:t xml:space="preserve"> - Application for </w:t>
      </w:r>
      <w:r w:rsidR="00F614F4">
        <w:t xml:space="preserve">and Provision of </w:t>
      </w:r>
      <w:r w:rsidRPr="009739D1">
        <w:t xml:space="preserve">Water Service </w:t>
      </w:r>
    </w:p>
    <w:p w14:paraId="6CB42267" w14:textId="174C3C94" w:rsidR="00190CA0" w:rsidRDefault="00190CA0" w:rsidP="00A81C40">
      <w:pPr>
        <w:pStyle w:val="BodyText"/>
      </w:pPr>
      <w:r w:rsidRPr="009739D1">
        <w:t>All applications for service will be made on the utility's standard application or contract form (attached in the Appendix to this tariff)</w:t>
      </w:r>
      <w:r w:rsidR="00390298">
        <w:t>,</w:t>
      </w:r>
      <w:r w:rsidRPr="009739D1">
        <w:t xml:space="preserve">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00C7A579" w14:textId="77777777" w:rsidR="00390298" w:rsidRPr="009739D1" w:rsidRDefault="00390298" w:rsidP="00390298">
      <w:pPr>
        <w:pStyle w:val="BodyText"/>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0F57F53F" w14:textId="46862641" w:rsidR="00390298" w:rsidRDefault="00390298" w:rsidP="00A81C40">
      <w:pPr>
        <w:pStyle w:val="BodyText"/>
      </w:pPr>
      <w:r>
        <w:t>W</w:t>
      </w:r>
      <w:r w:rsidRPr="009739D1">
        <w:t>here service has previously been provided, service will be reconnected within one working day after the applicant has met the requirements for reconnection.</w:t>
      </w:r>
    </w:p>
    <w:p w14:paraId="23766993" w14:textId="777D5FE8" w:rsidR="00390298" w:rsidRPr="009739D1" w:rsidRDefault="00390298" w:rsidP="00A81C40">
      <w:pPr>
        <w:pStyle w:val="BodyText"/>
      </w:pPr>
      <w:r w:rsidRPr="009739D1">
        <w:t xml:space="preserve">The customer will be responsible for furnishing and laying the necessary customer service pipe from the meter location to the place of consumption. </w:t>
      </w:r>
      <w:r>
        <w:t>C</w:t>
      </w:r>
      <w:r w:rsidRPr="009739D1">
        <w:t xml:space="preserve">ustomers may </w:t>
      </w:r>
      <w:r>
        <w:t xml:space="preserve">be required to </w:t>
      </w:r>
      <w:r w:rsidRPr="009739D1">
        <w:t xml:space="preserve">install </w:t>
      </w:r>
      <w:r>
        <w:t xml:space="preserve">a customer owned </w:t>
      </w:r>
      <w:r w:rsidRPr="009739D1">
        <w:t>cut</w:t>
      </w:r>
      <w:r>
        <w:t>-</w:t>
      </w:r>
      <w:r w:rsidRPr="009739D1">
        <w:t xml:space="preserve">off valve on their side of the meter </w:t>
      </w:r>
      <w:r>
        <w:t xml:space="preserve">or connection. </w:t>
      </w:r>
    </w:p>
    <w:p w14:paraId="5598B47D" w14:textId="51B74DBA" w:rsidR="00190CA0" w:rsidRPr="009739D1" w:rsidRDefault="00190CA0" w:rsidP="002D6632">
      <w:pPr>
        <w:pStyle w:val="Heading3"/>
        <w:spacing w:before="0"/>
      </w:pPr>
      <w:r w:rsidRPr="009739D1">
        <w:t>Section 2.0</w:t>
      </w:r>
      <w:r w:rsidR="00390298">
        <w:t>3</w:t>
      </w:r>
      <w:r w:rsidRPr="009739D1">
        <w:t xml:space="preserve"> - Refusal of Service </w:t>
      </w:r>
    </w:p>
    <w:p w14:paraId="13B320A7" w14:textId="59F85E7D" w:rsidR="004C78ED" w:rsidRPr="004C78ED" w:rsidRDefault="00190CA0" w:rsidP="004C78ED">
      <w:pPr>
        <w:pStyle w:val="BodyText"/>
      </w:pPr>
      <w:r w:rsidRPr="009739D1">
        <w:t>The utility may decline to serve an applicant until the applicant has complied with the regulations of the regulatory agencies (state and municipal regulations) and for the reasons outlined in the PUC</w:t>
      </w:r>
      <w:r w:rsidR="00031CAC">
        <w:t>T</w:t>
      </w:r>
      <w:r w:rsidRPr="009739D1">
        <w:t xml:space="preserve"> Rules. In the event that the utility refuses to serve an applicant, the utility will inform the applicant in writing of the basis of its refusal. The utility is also required to inform the applicant that a complaint may be filed with the commission. </w:t>
      </w:r>
    </w:p>
    <w:p w14:paraId="4DF0746A" w14:textId="102C6D59" w:rsidR="00190CA0" w:rsidRPr="009739D1" w:rsidRDefault="004C78ED" w:rsidP="004C78ED">
      <w:pPr>
        <w:rPr>
          <w:u w:val="single"/>
        </w:rPr>
      </w:pPr>
      <w:r>
        <w:rPr>
          <w:u w:val="single"/>
        </w:rPr>
        <w:t>Section 2.04</w:t>
      </w:r>
      <w:r w:rsidR="00190CA0" w:rsidRPr="009739D1">
        <w:rPr>
          <w:u w:val="single"/>
        </w:rPr>
        <w:t xml:space="preserve"> </w:t>
      </w:r>
      <w:r w:rsidR="009646DE">
        <w:rPr>
          <w:u w:val="single"/>
        </w:rPr>
        <w:t xml:space="preserve">- </w:t>
      </w:r>
      <w:r w:rsidR="00190CA0" w:rsidRPr="009739D1">
        <w:rPr>
          <w:u w:val="single"/>
        </w:rPr>
        <w:t xml:space="preserve">Customer Deposits </w:t>
      </w:r>
    </w:p>
    <w:p w14:paraId="1CAEF4A8" w14:textId="284DC79D" w:rsidR="00190CA0" w:rsidRPr="009739D1" w:rsidRDefault="00190CA0" w:rsidP="00A81C40">
      <w:pPr>
        <w:pStyle w:val="BodyText"/>
      </w:pPr>
      <w:r w:rsidRPr="009739D1">
        <w:t>If a residential applicant cannot establish credit to the satisfaction of the utility, the applicant may be required to pay a deposit as provided for in Section 1.02 of this tariff. The utility will keep records of the deposit and credit interest in accordance with PUC</w:t>
      </w:r>
      <w:r w:rsidR="00031CAC">
        <w:t>T</w:t>
      </w:r>
      <w:r w:rsidRPr="009739D1">
        <w:t xml:space="preserve"> Rules. </w:t>
      </w:r>
    </w:p>
    <w:p w14:paraId="7EEC84F4" w14:textId="77777777" w:rsidR="00190CA0" w:rsidRPr="009739D1" w:rsidRDefault="00190CA0" w:rsidP="00A81C40">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38386127" w14:textId="5678FBB0" w:rsidR="002D6632" w:rsidRDefault="00190CA0" w:rsidP="002D6632">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65F3D681" w14:textId="77777777" w:rsidR="002D6632" w:rsidRPr="009739D1" w:rsidRDefault="002D6632" w:rsidP="002D6632">
      <w:pPr>
        <w:pStyle w:val="Heading2"/>
      </w:pPr>
      <w:r w:rsidRPr="009739D1">
        <w:t>SECTION 2.0 - SERVICE RULES AND REGULATIONS (Continued)</w:t>
      </w:r>
    </w:p>
    <w:p w14:paraId="2D3EDCB5" w14:textId="36BFB452" w:rsidR="002D6632" w:rsidRPr="009739D1" w:rsidRDefault="002D6632" w:rsidP="002D6632">
      <w:pPr>
        <w:rPr>
          <w:u w:val="single"/>
        </w:rPr>
      </w:pPr>
      <w:r>
        <w:rPr>
          <w:u w:val="single"/>
        </w:rPr>
        <w:t>Section 2.04</w:t>
      </w:r>
      <w:r w:rsidRPr="009739D1">
        <w:rPr>
          <w:u w:val="single"/>
        </w:rPr>
        <w:t xml:space="preserve"> </w:t>
      </w:r>
      <w:r w:rsidR="009646DE">
        <w:rPr>
          <w:u w:val="single"/>
        </w:rPr>
        <w:t xml:space="preserve">- </w:t>
      </w:r>
      <w:r w:rsidRPr="009739D1">
        <w:rPr>
          <w:u w:val="single"/>
        </w:rPr>
        <w:t>Customer Deposits</w:t>
      </w:r>
      <w:r>
        <w:rPr>
          <w:u w:val="single"/>
        </w:rPr>
        <w:t xml:space="preserve"> (continued)</w:t>
      </w:r>
      <w:r w:rsidR="009646DE">
        <w:rPr>
          <w:u w:val="single"/>
        </w:rPr>
        <w:t xml:space="preserve"> </w:t>
      </w:r>
      <w:r w:rsidRPr="009739D1">
        <w:rPr>
          <w:u w:val="single"/>
        </w:rPr>
        <w:t xml:space="preserve"> </w:t>
      </w:r>
    </w:p>
    <w:p w14:paraId="18010C4A" w14:textId="24950528" w:rsidR="002D0C66" w:rsidRDefault="002D0C66" w:rsidP="00A81C40">
      <w:pPr>
        <w:pStyle w:val="BodyText"/>
      </w:pPr>
      <w:r w:rsidRPr="002D6632">
        <w:t>Refund of deposit</w:t>
      </w:r>
      <w:r w:rsidRPr="009739D1">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w:t>
      </w:r>
    </w:p>
    <w:p w14:paraId="23A57D0C" w14:textId="40E56A81" w:rsidR="002D6632" w:rsidRPr="009739D1" w:rsidRDefault="002D6632" w:rsidP="002D6632">
      <w:pPr>
        <w:pStyle w:val="Heading3"/>
      </w:pPr>
      <w:r w:rsidRPr="009739D1">
        <w:t>Section 2.0</w:t>
      </w:r>
      <w:r>
        <w:t>5</w:t>
      </w:r>
      <w:r w:rsidRPr="009739D1">
        <w:t xml:space="preserve"> - Meter Requirements, Readings, and Testing </w:t>
      </w:r>
    </w:p>
    <w:p w14:paraId="1EBB078F" w14:textId="47B6142A" w:rsidR="002D6632" w:rsidRPr="009739D1" w:rsidRDefault="002D6632" w:rsidP="002D6632">
      <w:pPr>
        <w:pStyle w:val="BodyText"/>
      </w:pPr>
      <w:r>
        <w:t xml:space="preserve">All water sold by the utility will be billed based on meter measurements. </w:t>
      </w:r>
      <w:r w:rsidRPr="009739D1">
        <w:t>The utility will provide, install, own and maintain meters to measure amounts of water consumed by its customers.</w:t>
      </w:r>
      <w:r w:rsidR="009646DE">
        <w:t xml:space="preserve"> </w:t>
      </w:r>
      <w:r w:rsidR="009646DE" w:rsidRPr="009739D1">
        <w:t xml:space="preserve">One meter is required for each residential, commercial, or industrial connection. </w:t>
      </w:r>
    </w:p>
    <w:p w14:paraId="081DB665" w14:textId="4A294567" w:rsidR="002D6632" w:rsidRDefault="009646DE" w:rsidP="002D6632">
      <w:pPr>
        <w:pStyle w:val="BodyText"/>
      </w:pPr>
      <w:r>
        <w:t>Service m</w:t>
      </w:r>
      <w:r w:rsidR="002D6632" w:rsidRPr="009739D1">
        <w:t xml:space="preserve">eters will be read at monthly intervals and as nearly as possible on the corresponding day of each monthly meter reading period unless otherwise authorized by the Commission. </w:t>
      </w:r>
    </w:p>
    <w:p w14:paraId="7B41435A" w14:textId="78BD3BC0" w:rsidR="00686914" w:rsidRDefault="002D6632" w:rsidP="00A81C40">
      <w:pPr>
        <w:pStyle w:val="BodyText"/>
      </w:pPr>
      <w:r w:rsidRPr="009646DE">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27347D4F" w14:textId="6FB03747" w:rsidR="009646DE" w:rsidRPr="009739D1" w:rsidRDefault="009646DE" w:rsidP="009646DE">
      <w:pPr>
        <w:pStyle w:val="Heading3"/>
      </w:pPr>
      <w:r w:rsidRPr="009739D1">
        <w:t>Section 2.</w:t>
      </w:r>
      <w:r>
        <w:t>06</w:t>
      </w:r>
      <w:r w:rsidRPr="009739D1">
        <w:t xml:space="preserve"> - Billing </w:t>
      </w:r>
    </w:p>
    <w:p w14:paraId="66F828FA" w14:textId="77777777" w:rsidR="009646DE" w:rsidRPr="009739D1" w:rsidRDefault="009646DE" w:rsidP="009646DE">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EF6ABAA" w14:textId="75FF56FB" w:rsidR="009646DE" w:rsidRPr="009739D1" w:rsidRDefault="009646DE" w:rsidP="009646DE">
      <w:pPr>
        <w:pStyle w:val="BodyText"/>
      </w:pPr>
      <w:r w:rsidRPr="009739D1">
        <w:t xml:space="preserve">A late penalty of $5.00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7DB764EE" w14:textId="77777777" w:rsidR="00F656E1" w:rsidRDefault="009646DE" w:rsidP="009646DE">
      <w:pPr>
        <w:pStyle w:val="BodyText"/>
      </w:pPr>
      <w:r w:rsidRPr="009739D1">
        <w:t>Each bill will provide all information required by the PUC</w:t>
      </w:r>
      <w:r>
        <w:t>T</w:t>
      </w:r>
      <w:r w:rsidRPr="009739D1">
        <w:t xml:space="preserve"> Rules. For each of the systems it operates, the utility will maintain and note on the monthly bill a local telephone number (or numbers) to which customers can direct questions about their utility service.</w:t>
      </w:r>
      <w:r w:rsidR="00F656E1">
        <w:t xml:space="preserve"> At the utility’s option, </w:t>
      </w:r>
      <w:proofErr w:type="gramStart"/>
      <w:r w:rsidR="00F656E1">
        <w:t xml:space="preserve">a </w:t>
      </w:r>
      <w:r w:rsidR="00F656E1" w:rsidRPr="009739D1">
        <w:t>or</w:t>
      </w:r>
      <w:proofErr w:type="gramEnd"/>
      <w:r w:rsidR="00F656E1" w:rsidRPr="009739D1">
        <w:t xml:space="preserve"> toll-free</w:t>
      </w:r>
      <w:r w:rsidR="00F656E1">
        <w:t xml:space="preserve"> telephone number or the equivalent may be provided.</w:t>
      </w:r>
    </w:p>
    <w:p w14:paraId="69082C5B" w14:textId="4E371191" w:rsidR="009646DE" w:rsidRPr="009739D1" w:rsidRDefault="00F656E1" w:rsidP="009646DE">
      <w:pPr>
        <w:pStyle w:val="BodyText"/>
        <w:rPr>
          <w:sz w:val="28"/>
          <w:szCs w:val="28"/>
        </w:rPr>
      </w:pPr>
      <w:r>
        <w:t xml:space="preserve">In the event of a dispute between a customer and a utility regarding any bill for utility service, the utility will </w:t>
      </w:r>
      <w:proofErr w:type="gramStart"/>
      <w:r>
        <w:t>conduct an investigation</w:t>
      </w:r>
      <w:proofErr w:type="gramEnd"/>
      <w:r>
        <w:t xml:space="preserve"> and report the results to the customer. If the dispute is not resolved, the utility will inform the customer that a complaint may be filed with the Commission. </w:t>
      </w:r>
      <w:r w:rsidR="009646DE" w:rsidRPr="009739D1">
        <w:t xml:space="preserve"> </w:t>
      </w:r>
    </w:p>
    <w:p w14:paraId="3D3AB4F5" w14:textId="77777777" w:rsidR="00F656E1" w:rsidRPr="009739D1" w:rsidRDefault="00F656E1" w:rsidP="00F656E1">
      <w:pPr>
        <w:pStyle w:val="Heading2"/>
      </w:pPr>
      <w:r w:rsidRPr="009739D1">
        <w:t>SECTION 2.0 - SERVICE RULES AND REGULATIONS (Continued)</w:t>
      </w:r>
    </w:p>
    <w:p w14:paraId="167F8A93" w14:textId="092E7947" w:rsidR="00F656E1" w:rsidRPr="00B7434F" w:rsidRDefault="00F656E1" w:rsidP="00F656E1">
      <w:pPr>
        <w:pStyle w:val="Heading3"/>
      </w:pPr>
      <w:r w:rsidRPr="00B7434F">
        <w:t xml:space="preserve">Section 2.07 - Service Disconnection </w:t>
      </w:r>
    </w:p>
    <w:p w14:paraId="6947C012" w14:textId="77777777" w:rsidR="00F656E1" w:rsidRPr="00B7434F" w:rsidRDefault="00F656E1" w:rsidP="00F656E1">
      <w:pPr>
        <w:pStyle w:val="BodyText"/>
      </w:pPr>
      <w:r w:rsidRPr="00B7434F">
        <w:t xml:space="preserve">Utility service may be disconnected if the bill has not been paid in full by the date listed on the termination notice. The termination date must be at least 10 days after the notice is mailed or hand delivered. </w:t>
      </w:r>
    </w:p>
    <w:p w14:paraId="00A0567F" w14:textId="77777777" w:rsidR="00F656E1" w:rsidRPr="00B7434F" w:rsidRDefault="00F656E1" w:rsidP="00F656E1">
      <w:pPr>
        <w:pStyle w:val="BodyText"/>
      </w:pPr>
      <w:r w:rsidRPr="00B7434F">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22230574" w14:textId="77777777" w:rsidR="00F656E1" w:rsidRPr="00B7434F" w:rsidRDefault="00F656E1" w:rsidP="00F656E1">
      <w:pPr>
        <w:pStyle w:val="BodyText"/>
      </w:pPr>
      <w:r w:rsidRPr="00B7434F">
        <w:t xml:space="preserve">Notice of termination must be a separate mailing or hand delivery in accordance with the PUCT Rules. </w:t>
      </w:r>
    </w:p>
    <w:p w14:paraId="11C1D70C" w14:textId="2183B533" w:rsidR="00686914" w:rsidRPr="00B7434F" w:rsidRDefault="00F656E1" w:rsidP="00F656E1">
      <w:pPr>
        <w:pStyle w:val="BodyText"/>
        <w:rPr>
          <w:sz w:val="28"/>
          <w:szCs w:val="28"/>
        </w:rPr>
      </w:pPr>
      <w:r w:rsidRPr="00B7434F">
        <w:t>Utility service may also be disconnected without notice for reasons</w:t>
      </w:r>
      <w:r w:rsidR="00B7434F" w:rsidRPr="00B7434F">
        <w:t xml:space="preserve"> as described in the PUCT Rules.</w:t>
      </w:r>
      <w:r w:rsidR="00B7434F" w:rsidRPr="009739D1">
        <w:t xml:space="preserve"> </w:t>
      </w:r>
    </w:p>
    <w:p w14:paraId="3B9498A5" w14:textId="27A9E6C8" w:rsidR="00B7434F" w:rsidRPr="00B7434F" w:rsidRDefault="00B7434F" w:rsidP="00B7434F">
      <w:pPr>
        <w:pStyle w:val="BodyText"/>
      </w:pPr>
      <w:r w:rsidRPr="00B7434F">
        <w:t xml:space="preserve">Utility personnel must be available to </w:t>
      </w:r>
      <w:r>
        <w:t>collect</w:t>
      </w:r>
      <w:r w:rsidRPr="00B7434F">
        <w:t xml:space="preserve"> payments </w:t>
      </w:r>
      <w:r>
        <w:t xml:space="preserve">and to reconnect service </w:t>
      </w:r>
      <w:r w:rsidRPr="00B7434F">
        <w:t xml:space="preserve">on the day </w:t>
      </w:r>
      <w:r>
        <w:t>of and the day after disconnection of service unless</w:t>
      </w:r>
      <w:r w:rsidRPr="00B7434F">
        <w:t xml:space="preserve"> service was disconnected at the customer's request or due to a hazardous condition. </w:t>
      </w:r>
    </w:p>
    <w:p w14:paraId="1B7685E4" w14:textId="0D04CF99" w:rsidR="00B7434F" w:rsidRPr="00B7434F" w:rsidRDefault="00B7434F" w:rsidP="00B7434F">
      <w:pPr>
        <w:pStyle w:val="Heading3"/>
      </w:pPr>
      <w:r w:rsidRPr="00B7434F">
        <w:t xml:space="preserve">Section 2.08 - Reconnection of Service </w:t>
      </w:r>
    </w:p>
    <w:p w14:paraId="3C1BCBF5" w14:textId="01AD2D03" w:rsidR="00B7434F" w:rsidRPr="00B7434F" w:rsidRDefault="00B7434F" w:rsidP="00B7434F">
      <w:pPr>
        <w:pStyle w:val="BodyText"/>
      </w:pPr>
      <w:r w:rsidRPr="00B7434F">
        <w:t xml:space="preserve">Service will be reconnected within 24 hours after the past due bill and any other outstanding charges are paid or the conditions which caused service to be disconnected are corrected. </w:t>
      </w:r>
    </w:p>
    <w:p w14:paraId="116C3B77" w14:textId="6BCB8E7B" w:rsidR="00B7434F" w:rsidRPr="0083394A" w:rsidRDefault="00B7434F" w:rsidP="00B7434F">
      <w:pPr>
        <w:pStyle w:val="Heading3"/>
      </w:pPr>
      <w:r w:rsidRPr="0083394A">
        <w:t xml:space="preserve">Section 2.09 - Service Interruptions </w:t>
      </w:r>
    </w:p>
    <w:p w14:paraId="00320652" w14:textId="77777777" w:rsidR="00B7434F" w:rsidRPr="0083394A" w:rsidRDefault="00B7434F" w:rsidP="00B7434F">
      <w:pPr>
        <w:pStyle w:val="BodyText"/>
      </w:pPr>
      <w:r w:rsidRPr="0083394A">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722A3831" w14:textId="250B463E" w:rsidR="00CC60A5" w:rsidRDefault="0083394A" w:rsidP="00CC60A5">
      <w:pPr>
        <w:pStyle w:val="Heading3"/>
      </w:pPr>
      <w:r w:rsidRPr="00CC60A5">
        <w:rPr>
          <w:b/>
          <w:bCs w:val="0"/>
        </w:rPr>
        <w:t>Prorated Bills</w:t>
      </w:r>
      <w:r w:rsidRPr="00CC60A5">
        <w:rPr>
          <w:u w:val="none"/>
        </w:rPr>
        <w:t xml:space="preserve"> - If service interrupted or seriously impaired for 24 consecutive hours or more, the utility </w:t>
      </w:r>
      <w:proofErr w:type="gramStart"/>
      <w:r w:rsidRPr="00CC60A5">
        <w:rPr>
          <w:u w:val="none"/>
        </w:rPr>
        <w:t>will</w:t>
      </w:r>
      <w:proofErr w:type="gramEnd"/>
      <w:r w:rsidRPr="00CC60A5">
        <w:rPr>
          <w:u w:val="none"/>
        </w:rPr>
        <w:t xml:space="preserve"> prorate the monthly base bill in proportion to the time service was not available to reflect this loss of service.</w:t>
      </w:r>
      <w:r w:rsidRPr="00CC60A5">
        <w:t xml:space="preserve"> </w:t>
      </w:r>
    </w:p>
    <w:p w14:paraId="11C13165" w14:textId="5C8D3C66" w:rsidR="00CC60A5" w:rsidRPr="00CC60A5" w:rsidRDefault="00CC60A5" w:rsidP="00CC60A5">
      <w:pPr>
        <w:pStyle w:val="Heading3"/>
      </w:pPr>
      <w:r w:rsidRPr="00CC60A5">
        <w:t xml:space="preserve">Section 2.10 - Quality of Service </w:t>
      </w:r>
    </w:p>
    <w:p w14:paraId="3B90A9C3" w14:textId="77777777" w:rsidR="00CC60A5" w:rsidRPr="00CC60A5" w:rsidRDefault="00CC60A5" w:rsidP="00CC60A5">
      <w:pPr>
        <w:pStyle w:val="BodyText"/>
      </w:pPr>
      <w:r w:rsidRPr="00CC60A5">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37CD6EEA" w14:textId="55FCB4DA" w:rsidR="00CC60A5" w:rsidRPr="00CC60A5" w:rsidRDefault="00CC60A5" w:rsidP="00CC60A5">
      <w:pPr>
        <w:pStyle w:val="Heading3"/>
      </w:pPr>
      <w:r w:rsidRPr="00CC60A5">
        <w:t xml:space="preserve">Section 2.11 - Customer Complaints and Disputes </w:t>
      </w:r>
    </w:p>
    <w:p w14:paraId="1A9A6CF5" w14:textId="77777777" w:rsidR="00CC60A5" w:rsidRDefault="00CC60A5" w:rsidP="00CC60A5">
      <w:pPr>
        <w:pStyle w:val="BodyText"/>
      </w:pPr>
      <w:r w:rsidRPr="00CC60A5">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PUCT complaint </w:t>
      </w:r>
    </w:p>
    <w:p w14:paraId="11FFE893" w14:textId="77777777" w:rsidR="00CC60A5" w:rsidRPr="009739D1" w:rsidRDefault="00CC60A5" w:rsidP="00CC60A5">
      <w:pPr>
        <w:pStyle w:val="Heading2"/>
      </w:pPr>
      <w:r w:rsidRPr="009739D1">
        <w:t>SECTION 2.0 - SERVICE RULES AND REGULATIONS (Continued)</w:t>
      </w:r>
    </w:p>
    <w:p w14:paraId="4A289599" w14:textId="502D496A" w:rsidR="00CC60A5" w:rsidRDefault="00CC60A5" w:rsidP="00CC60A5">
      <w:pPr>
        <w:pStyle w:val="BodyText"/>
      </w:pPr>
      <w:r w:rsidRPr="00763624">
        <w:rPr>
          <w:u w:val="single"/>
        </w:rPr>
        <w:t>Section 2.11 - Customer Complaints and Disputes (continued</w:t>
      </w:r>
      <w:r>
        <w:t>)</w:t>
      </w:r>
    </w:p>
    <w:p w14:paraId="5F24CF03" w14:textId="3152A249" w:rsidR="00CC60A5" w:rsidRPr="00CC60A5" w:rsidRDefault="00CC60A5" w:rsidP="00CC60A5">
      <w:pPr>
        <w:pStyle w:val="BodyText"/>
        <w:rPr>
          <w:sz w:val="28"/>
          <w:szCs w:val="28"/>
        </w:rPr>
      </w:pPr>
      <w:r w:rsidRPr="00CC60A5">
        <w:t>process, depending on the nature of the complaint. Pending resolution of a complaint, the commission may require continuation or restoration of servic</w:t>
      </w:r>
      <w:r w:rsidRPr="00CC60A5">
        <w:rPr>
          <w:sz w:val="23"/>
          <w:szCs w:val="23"/>
        </w:rPr>
        <w:t xml:space="preserve">e.  </w:t>
      </w:r>
    </w:p>
    <w:p w14:paraId="22269549" w14:textId="77777777" w:rsidR="00CC60A5" w:rsidRPr="00CC60A5" w:rsidRDefault="00CC60A5" w:rsidP="00CC60A5">
      <w:pPr>
        <w:pStyle w:val="BodyText"/>
      </w:pPr>
      <w:r w:rsidRPr="00CC60A5">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76AD9ABB" w14:textId="4B286DAE" w:rsidR="00763624" w:rsidRDefault="00763624" w:rsidP="00763624">
      <w:pPr>
        <w:pStyle w:val="Heading2"/>
      </w:pPr>
      <w:r w:rsidRPr="009739D1">
        <w:t>SECTION 2.</w:t>
      </w:r>
      <w:r>
        <w:t>2</w:t>
      </w:r>
      <w:r w:rsidRPr="009739D1">
        <w:t xml:space="preserve">0 </w:t>
      </w:r>
      <w:r>
        <w:t>–</w:t>
      </w:r>
      <w:r w:rsidRPr="009739D1">
        <w:t xml:space="preserve"> </w:t>
      </w:r>
      <w:r>
        <w:t>Specific utility service</w:t>
      </w:r>
      <w:r w:rsidRPr="009739D1">
        <w:t xml:space="preserve"> RULES AND REGULATIONS</w:t>
      </w:r>
    </w:p>
    <w:p w14:paraId="6C3D86B3" w14:textId="49C00E8E" w:rsidR="00763624" w:rsidRPr="00763624" w:rsidRDefault="00763624" w:rsidP="00763624">
      <w:pPr>
        <w:pStyle w:val="BodyText"/>
      </w:pPr>
      <w:r w:rsidRPr="00763624">
        <w:t>This section</w:t>
      </w:r>
      <w:r>
        <w:t xml:space="preserve"> contains specific utility service rules in addition to the rules previously listed under Section 2.0. It must be reviewed and approved by the Commission and in compliance with Commission rules to be effective.</w:t>
      </w:r>
    </w:p>
    <w:p w14:paraId="69047AA9" w14:textId="77777777" w:rsidR="00763624" w:rsidRPr="00763624" w:rsidRDefault="00763624" w:rsidP="00763624"/>
    <w:p w14:paraId="4FE69E9F" w14:textId="67FB4236" w:rsidR="00F804DA" w:rsidRPr="00F656E1" w:rsidRDefault="00F804DA">
      <w:pPr>
        <w:autoSpaceDE/>
        <w:autoSpaceDN/>
        <w:adjustRightInd/>
        <w:spacing w:before="0" w:after="0"/>
        <w:contextualSpacing w:val="0"/>
        <w:jc w:val="left"/>
        <w:rPr>
          <w:sz w:val="23"/>
          <w:szCs w:val="23"/>
          <w:highlight w:val="yellow"/>
        </w:rPr>
      </w:pPr>
      <w:bookmarkStart w:id="2" w:name="_Ref454181814"/>
    </w:p>
    <w:p w14:paraId="1E56B4DE" w14:textId="77777777" w:rsidR="00763624" w:rsidRDefault="00763624" w:rsidP="00EA0A97">
      <w:pPr>
        <w:pStyle w:val="Heading2"/>
        <w:rPr>
          <w:highlight w:val="yellow"/>
        </w:rPr>
      </w:pPr>
      <w:r>
        <w:rPr>
          <w:highlight w:val="yellow"/>
        </w:rPr>
        <w:br w:type="page"/>
      </w:r>
    </w:p>
    <w:p w14:paraId="5D602AAD" w14:textId="068102D7" w:rsidR="00932BCE" w:rsidRPr="00763624" w:rsidRDefault="00932BCE" w:rsidP="00EA0A97">
      <w:pPr>
        <w:pStyle w:val="Heading2"/>
      </w:pPr>
      <w:r w:rsidRPr="00763624">
        <w:t>SECTION 3.0--EXTENSION POLICY</w:t>
      </w:r>
      <w:bookmarkEnd w:id="2"/>
      <w:r w:rsidRPr="00763624">
        <w:t xml:space="preserve"> </w:t>
      </w:r>
    </w:p>
    <w:p w14:paraId="4D5224C9" w14:textId="77777777" w:rsidR="00932BCE" w:rsidRPr="00763624" w:rsidRDefault="00932BCE" w:rsidP="00EA0A97">
      <w:pPr>
        <w:pStyle w:val="Heading3"/>
      </w:pPr>
      <w:r w:rsidRPr="00763624">
        <w:t xml:space="preserve">Section 3.01 - Standard Extension Requirements </w:t>
      </w:r>
    </w:p>
    <w:p w14:paraId="635A091C" w14:textId="7EFEEF8F" w:rsidR="00932BCE" w:rsidRPr="00763624" w:rsidRDefault="00932BCE" w:rsidP="00EA0A97">
      <w:pPr>
        <w:contextualSpacing w:val="0"/>
      </w:pPr>
      <w:r w:rsidRPr="00763624">
        <w:t xml:space="preserve">LINE EXTENSION AND CONSTRUCTION CHARGES: </w:t>
      </w:r>
      <w:r w:rsidR="00763624" w:rsidRPr="00763624">
        <w:t xml:space="preserve">No contribution in aid of construction may be required of any customer except as provided for in this approved extension policy. </w:t>
      </w:r>
    </w:p>
    <w:p w14:paraId="7319D829" w14:textId="1FD031CD" w:rsidR="00763624" w:rsidRPr="005C147B" w:rsidRDefault="00763624" w:rsidP="00763624">
      <w:pPr>
        <w:pStyle w:val="BodyText"/>
      </w:pPr>
      <w:r w:rsidRPr="005C147B">
        <w:t xml:space="preserve">The customer will be given an itemized statement of the costs, options such as rebates to the customer, sharing of construction costs between the utility and the customer, or sharing of costs between the customer and other applicants prior to beginning construction. </w:t>
      </w:r>
    </w:p>
    <w:p w14:paraId="51571D66" w14:textId="77777777" w:rsidR="00763624" w:rsidRPr="005C147B" w:rsidRDefault="00763624" w:rsidP="00763624">
      <w:pPr>
        <w:pStyle w:val="BodyText"/>
      </w:pPr>
      <w:r w:rsidRPr="005C147B">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5C147B">
        <w:rPr>
          <w:u w:val="single"/>
        </w:rPr>
        <w:t>may not be required</w:t>
      </w:r>
      <w:r w:rsidRPr="005C147B">
        <w:t xml:space="preserve"> of individual residential customers for production, storage, treatment or transmission facilities unless otherwise approved by the Commission under this specific extension policy. </w:t>
      </w:r>
    </w:p>
    <w:p w14:paraId="06D59513" w14:textId="20123546" w:rsidR="005C147B" w:rsidRPr="005C147B" w:rsidRDefault="005C147B" w:rsidP="005C147B">
      <w:pPr>
        <w:pStyle w:val="BodyText"/>
        <w:rPr>
          <w:sz w:val="28"/>
          <w:szCs w:val="28"/>
        </w:rPr>
      </w:pPr>
      <w:r w:rsidRPr="005C147B">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5C147B">
        <w:rPr>
          <w:b/>
          <w:bCs/>
          <w:sz w:val="28"/>
          <w:szCs w:val="28"/>
        </w:rPr>
        <w:t xml:space="preserve"> </w:t>
      </w:r>
    </w:p>
    <w:p w14:paraId="1005CD7D" w14:textId="3FA345AF" w:rsidR="005C147B" w:rsidRDefault="005C147B" w:rsidP="005C147B">
      <w:pPr>
        <w:pStyle w:val="BodyText"/>
      </w:pPr>
      <w:r w:rsidRPr="005C147B">
        <w:t xml:space="preserve">Developers may be required to provide contributions in aid of construction in amounts sufficient to furnish the development with all facilities necessary to comply with TCEQ’s </w:t>
      </w:r>
      <w:r>
        <w:t>“Rules and Regulations for Public Water Systems.”</w:t>
      </w:r>
    </w:p>
    <w:p w14:paraId="75B5205D" w14:textId="67304175" w:rsidR="005C147B" w:rsidRDefault="005C147B" w:rsidP="005C147B">
      <w:pPr>
        <w:pStyle w:val="BodyText"/>
      </w:pPr>
      <w:r>
        <w:br w:type="page"/>
      </w:r>
    </w:p>
    <w:p w14:paraId="3699708D" w14:textId="1CB0BC91" w:rsidR="005C147B" w:rsidRPr="00763624" w:rsidRDefault="005C147B" w:rsidP="005C147B">
      <w:pPr>
        <w:pStyle w:val="Heading2"/>
      </w:pPr>
      <w:r w:rsidRPr="00763624">
        <w:t>SECTION 3.</w:t>
      </w:r>
      <w:r>
        <w:t>2</w:t>
      </w:r>
      <w:r w:rsidRPr="00763624">
        <w:t>0</w:t>
      </w:r>
      <w:r>
        <w:t xml:space="preserve">—Specific Utility </w:t>
      </w:r>
      <w:r w:rsidRPr="00763624">
        <w:t xml:space="preserve">EXTENSION POLICY </w:t>
      </w:r>
    </w:p>
    <w:p w14:paraId="1399F92F" w14:textId="4FE1F79A" w:rsidR="005C147B" w:rsidRPr="007D562A" w:rsidRDefault="005C147B" w:rsidP="00A81C40">
      <w:pPr>
        <w:pStyle w:val="BodyText"/>
      </w:pPr>
      <w:r w:rsidRPr="00763624">
        <w:t>This section</w:t>
      </w:r>
      <w:r>
        <w:t xml:space="preserve"> contains the utility’s specific extension policy which complies with the requirements utility </w:t>
      </w:r>
      <w:r w:rsidR="007D562A">
        <w:t xml:space="preserve">already stated under Section 3.01.  It </w:t>
      </w:r>
      <w:r>
        <w:t>must be reviewed and approved by the Commission and in compliance with Commission rules to be effective.</w:t>
      </w:r>
    </w:p>
    <w:p w14:paraId="7E4F8201" w14:textId="66432072" w:rsidR="00932BCE" w:rsidRPr="007D562A" w:rsidRDefault="00932BCE" w:rsidP="00A81C40">
      <w:pPr>
        <w:pStyle w:val="BodyText"/>
      </w:pPr>
      <w:r w:rsidRPr="007D562A">
        <w:t xml:space="preserve">Residential customers </w:t>
      </w:r>
      <w:r w:rsidR="007D562A" w:rsidRPr="007D562A">
        <w:t xml:space="preserve">not covered under Section 3.01 </w:t>
      </w:r>
      <w:r w:rsidRPr="007D562A">
        <w:t xml:space="preserve">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w:t>
      </w:r>
      <w:r w:rsidR="007D562A" w:rsidRPr="007D562A">
        <w:t>full</w:t>
      </w:r>
      <w:r w:rsidRPr="007D562A">
        <w:t xml:space="preserve"> cost of extending service to and throughout their property, including the cost of all necessary transmission and storage facilities necessary to meet the service demands anticipated to be created by that property. </w:t>
      </w:r>
    </w:p>
    <w:p w14:paraId="694408DB" w14:textId="0BA3E81E" w:rsidR="00031CAC" w:rsidRPr="007D562A" w:rsidRDefault="007D562A" w:rsidP="007D562A">
      <w:pPr>
        <w:pStyle w:val="BodyText"/>
        <w:rPr>
          <w:b/>
          <w:bCs/>
          <w:iCs/>
          <w:caps/>
          <w:szCs w:val="28"/>
        </w:rPr>
      </w:pPr>
      <w:r w:rsidRPr="007D562A">
        <w:t xml:space="preserve">Developers will be required to provide contributions in aid of construction in amounts sufficient to furnish the development with all facilities necessary to provide for reasonable local demand requirements and to comply with the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126744A5" w14:textId="77777777" w:rsidR="00AE4186" w:rsidRDefault="00AE4186" w:rsidP="007747A8">
      <w:pPr>
        <w:rPr>
          <w:sz w:val="22"/>
          <w:szCs w:val="22"/>
        </w:rPr>
        <w:sectPr w:rsidR="00AE4186" w:rsidSect="003D744D">
          <w:headerReference w:type="default" r:id="rId9"/>
          <w:footerReference w:type="default" r:id="rId10"/>
          <w:pgSz w:w="12240" w:h="15840"/>
          <w:pgMar w:top="720" w:right="1354" w:bottom="720" w:left="1354" w:header="720" w:footer="720" w:gutter="0"/>
          <w:cols w:space="720"/>
          <w:titlePg/>
          <w:docGrid w:linePitch="360"/>
        </w:sectPr>
      </w:pPr>
    </w:p>
    <w:p w14:paraId="1EC12EC2"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742B8085" w14:textId="77777777" w:rsidR="00DA025C" w:rsidRPr="008A04B3" w:rsidRDefault="00DA025C" w:rsidP="00DA025C">
      <w:pPr>
        <w:jc w:val="center"/>
      </w:pPr>
      <w:r>
        <w:t xml:space="preserve">APPENDIX A </w:t>
      </w:r>
      <w:r w:rsidRPr="008A04B3">
        <w:t>- DROUGHT CONTINGENCY PLAN</w:t>
      </w:r>
    </w:p>
    <w:p w14:paraId="43EE696C"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2C4F3EDC" w14:textId="77777777" w:rsidR="00DA025C" w:rsidRPr="006E46BA" w:rsidRDefault="00DA025C" w:rsidP="00DA025C"/>
    <w:p w14:paraId="772B439A" w14:textId="77777777" w:rsidR="00DA025C" w:rsidRPr="006E46BA" w:rsidRDefault="00DA025C" w:rsidP="00DA025C">
      <w:pPr>
        <w:jc w:val="center"/>
      </w:pPr>
      <w:r>
        <w:br w:type="page"/>
      </w:r>
    </w:p>
    <w:p w14:paraId="51CD684D" w14:textId="77777777" w:rsidR="00DA025C" w:rsidRPr="006E46BA" w:rsidRDefault="00DA025C" w:rsidP="00DA025C">
      <w:pPr>
        <w:jc w:val="center"/>
      </w:pPr>
      <w:r w:rsidRPr="006E46BA">
        <w:t xml:space="preserve">APPENDIX </w:t>
      </w:r>
      <w:r>
        <w:t>B</w:t>
      </w:r>
      <w:r w:rsidRPr="006E46BA">
        <w:t xml:space="preserve"> -- APPLICATION FOR SERVICE</w:t>
      </w:r>
    </w:p>
    <w:p w14:paraId="50272777" w14:textId="77777777" w:rsidR="00DA025C" w:rsidRPr="006E46BA" w:rsidRDefault="00DA025C" w:rsidP="00DA025C">
      <w:pPr>
        <w:jc w:val="center"/>
      </w:pPr>
      <w:r w:rsidRPr="006E46BA">
        <w:t>(Utility Must Attach Blank Copy)</w:t>
      </w:r>
    </w:p>
    <w:p w14:paraId="0921E3BD" w14:textId="77777777" w:rsidR="00DD1CD1" w:rsidRPr="009739D1" w:rsidRDefault="00DD1CD1" w:rsidP="00DA025C">
      <w:pPr>
        <w:pStyle w:val="Heading2"/>
        <w:rPr>
          <w:sz w:val="22"/>
          <w:szCs w:val="22"/>
        </w:rPr>
      </w:pPr>
    </w:p>
    <w:sectPr w:rsidR="00DD1CD1" w:rsidRPr="009739D1" w:rsidSect="00DA025C">
      <w:headerReference w:type="default" r:id="rId11"/>
      <w:footerReference w:type="default" r:id="rId12"/>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87436" w14:textId="77777777" w:rsidR="00812449" w:rsidRDefault="00812449">
      <w:r>
        <w:separator/>
      </w:r>
    </w:p>
  </w:endnote>
  <w:endnote w:type="continuationSeparator" w:id="0">
    <w:p w14:paraId="1112598E" w14:textId="77777777" w:rsidR="00812449" w:rsidRDefault="0081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9EB27" w14:textId="08701A31" w:rsidR="00DC7672" w:rsidRPr="00AE4186" w:rsidRDefault="00DC7672" w:rsidP="00AE4186">
    <w:pPr>
      <w:rPr>
        <w:b/>
      </w:rPr>
    </w:pPr>
    <w:r w:rsidRPr="00686914">
      <w:rPr>
        <w:b/>
        <w:szCs w:val="24"/>
      </w:rPr>
      <w:t xml:space="preserve">Docket </w:t>
    </w:r>
    <w:r w:rsidRPr="00BF3F45">
      <w:rPr>
        <w:b/>
        <w:szCs w:val="24"/>
      </w:rPr>
      <w:t xml:space="preserve">No. </w:t>
    </w:r>
    <w:r w:rsidR="00BF3F45" w:rsidRPr="00BF3F45">
      <w:rPr>
        <w:b/>
        <w:szCs w:val="24"/>
      </w:rPr>
      <w:t>51192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4FB4C"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2FFD3" w14:textId="77777777" w:rsidR="00812449" w:rsidRDefault="00812449">
      <w:r>
        <w:separator/>
      </w:r>
    </w:p>
  </w:footnote>
  <w:footnote w:type="continuationSeparator" w:id="0">
    <w:p w14:paraId="1F82D766" w14:textId="77777777" w:rsidR="00812449" w:rsidRDefault="00812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0AE31" w14:textId="753D8EA6" w:rsidR="00DC7672" w:rsidRDefault="00BF3F45" w:rsidP="00AE4186">
    <w:pPr>
      <w:pStyle w:val="Header"/>
      <w:tabs>
        <w:tab w:val="clear" w:pos="8640"/>
        <w:tab w:val="right" w:pos="9450"/>
      </w:tabs>
    </w:pPr>
    <w:r w:rsidRPr="00BF3F45">
      <w:rPr>
        <w:sz w:val="22"/>
        <w:szCs w:val="22"/>
        <w:u w:val="single"/>
      </w:rPr>
      <w:t>MiBroMa3 LLC</w:t>
    </w:r>
    <w:r w:rsidR="00DC7672" w:rsidRPr="00BF3F45">
      <w:rPr>
        <w:sz w:val="22"/>
        <w:szCs w:val="22"/>
      </w:rPr>
      <w:t xml:space="preserve"> </w:t>
    </w:r>
    <w:r w:rsidR="00DC7672" w:rsidRPr="0064231D">
      <w:rPr>
        <w:color w:val="FF0000"/>
        <w:sz w:val="22"/>
        <w:szCs w:val="22"/>
      </w:rPr>
      <w:tab/>
    </w:r>
    <w:r w:rsidR="00DC7672" w:rsidRPr="0064231D">
      <w:rPr>
        <w:sz w:val="22"/>
        <w:szCs w:val="22"/>
      </w:rPr>
      <w:tab/>
    </w:r>
    <w:r w:rsidR="00DC7672" w:rsidRPr="003701D6">
      <w:rPr>
        <w:sz w:val="22"/>
        <w:szCs w:val="22"/>
      </w:rPr>
      <w:t xml:space="preserve">Water Utility Tariff Page No. </w:t>
    </w:r>
    <w:r w:rsidR="00DC7672">
      <w:fldChar w:fldCharType="begin"/>
    </w:r>
    <w:r w:rsidR="00DC7672">
      <w:instrText xml:space="preserve"> PAGE   \* MERGEFORMAT </w:instrText>
    </w:r>
    <w:r w:rsidR="00DC7672">
      <w:fldChar w:fldCharType="separate"/>
    </w:r>
    <w:r w:rsidR="00DC7672">
      <w:rPr>
        <w:noProof/>
      </w:rPr>
      <w:t>2</w:t>
    </w:r>
    <w:r w:rsidR="00DC7672">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537A0"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13"/>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578"/>
    <w:rsid w:val="00011669"/>
    <w:rsid w:val="0001331D"/>
    <w:rsid w:val="00015F2E"/>
    <w:rsid w:val="00021841"/>
    <w:rsid w:val="00031CAC"/>
    <w:rsid w:val="00034C4C"/>
    <w:rsid w:val="00060F64"/>
    <w:rsid w:val="0007313A"/>
    <w:rsid w:val="000A127D"/>
    <w:rsid w:val="000A278C"/>
    <w:rsid w:val="000D11CA"/>
    <w:rsid w:val="000D451B"/>
    <w:rsid w:val="000E53C1"/>
    <w:rsid w:val="00100A10"/>
    <w:rsid w:val="00101689"/>
    <w:rsid w:val="00127E55"/>
    <w:rsid w:val="0013289E"/>
    <w:rsid w:val="00151427"/>
    <w:rsid w:val="00167A03"/>
    <w:rsid w:val="00177C8A"/>
    <w:rsid w:val="00190CA0"/>
    <w:rsid w:val="00191663"/>
    <w:rsid w:val="001950A6"/>
    <w:rsid w:val="00196F3B"/>
    <w:rsid w:val="001A05F1"/>
    <w:rsid w:val="001A135C"/>
    <w:rsid w:val="001C2D44"/>
    <w:rsid w:val="001F1B6E"/>
    <w:rsid w:val="001F309F"/>
    <w:rsid w:val="00203A95"/>
    <w:rsid w:val="00214DEF"/>
    <w:rsid w:val="00245C49"/>
    <w:rsid w:val="002533CC"/>
    <w:rsid w:val="002744DB"/>
    <w:rsid w:val="002754B9"/>
    <w:rsid w:val="00282521"/>
    <w:rsid w:val="00296DC8"/>
    <w:rsid w:val="00297427"/>
    <w:rsid w:val="002A06FB"/>
    <w:rsid w:val="002A290D"/>
    <w:rsid w:val="002A3AA5"/>
    <w:rsid w:val="002D0511"/>
    <w:rsid w:val="002D0AA3"/>
    <w:rsid w:val="002D0C66"/>
    <w:rsid w:val="002D6632"/>
    <w:rsid w:val="0030769D"/>
    <w:rsid w:val="00311956"/>
    <w:rsid w:val="00326A9A"/>
    <w:rsid w:val="00331168"/>
    <w:rsid w:val="003348BD"/>
    <w:rsid w:val="003457C8"/>
    <w:rsid w:val="00355D3B"/>
    <w:rsid w:val="00361D36"/>
    <w:rsid w:val="00363A92"/>
    <w:rsid w:val="003701D6"/>
    <w:rsid w:val="00375980"/>
    <w:rsid w:val="0038458E"/>
    <w:rsid w:val="00390298"/>
    <w:rsid w:val="00391E97"/>
    <w:rsid w:val="003B3461"/>
    <w:rsid w:val="003B7380"/>
    <w:rsid w:val="003D13EE"/>
    <w:rsid w:val="003D744D"/>
    <w:rsid w:val="003E4F7E"/>
    <w:rsid w:val="00400234"/>
    <w:rsid w:val="004034BE"/>
    <w:rsid w:val="00417686"/>
    <w:rsid w:val="00470CD1"/>
    <w:rsid w:val="004741F1"/>
    <w:rsid w:val="00475ECF"/>
    <w:rsid w:val="004C78ED"/>
    <w:rsid w:val="004D12D1"/>
    <w:rsid w:val="004E68E8"/>
    <w:rsid w:val="004F4E06"/>
    <w:rsid w:val="00515DCA"/>
    <w:rsid w:val="00543D96"/>
    <w:rsid w:val="005773E7"/>
    <w:rsid w:val="005774AA"/>
    <w:rsid w:val="00580DEB"/>
    <w:rsid w:val="00585011"/>
    <w:rsid w:val="00597072"/>
    <w:rsid w:val="005C147B"/>
    <w:rsid w:val="005D646B"/>
    <w:rsid w:val="005F44A5"/>
    <w:rsid w:val="0064231D"/>
    <w:rsid w:val="00686914"/>
    <w:rsid w:val="00697968"/>
    <w:rsid w:val="00697FCA"/>
    <w:rsid w:val="006A2FCE"/>
    <w:rsid w:val="006B2CF7"/>
    <w:rsid w:val="006C5A6F"/>
    <w:rsid w:val="006C6997"/>
    <w:rsid w:val="006E241F"/>
    <w:rsid w:val="006F1035"/>
    <w:rsid w:val="006F709B"/>
    <w:rsid w:val="00711BD9"/>
    <w:rsid w:val="00745480"/>
    <w:rsid w:val="00763624"/>
    <w:rsid w:val="007747A8"/>
    <w:rsid w:val="007768F0"/>
    <w:rsid w:val="0077747B"/>
    <w:rsid w:val="007809BF"/>
    <w:rsid w:val="00784BDC"/>
    <w:rsid w:val="007951BB"/>
    <w:rsid w:val="007C15B3"/>
    <w:rsid w:val="007D562A"/>
    <w:rsid w:val="007D7795"/>
    <w:rsid w:val="007E3263"/>
    <w:rsid w:val="007E698F"/>
    <w:rsid w:val="007E70D0"/>
    <w:rsid w:val="007F1804"/>
    <w:rsid w:val="00803BFC"/>
    <w:rsid w:val="00812449"/>
    <w:rsid w:val="00812E11"/>
    <w:rsid w:val="008130A3"/>
    <w:rsid w:val="00822591"/>
    <w:rsid w:val="0083394A"/>
    <w:rsid w:val="00840D0D"/>
    <w:rsid w:val="008571B3"/>
    <w:rsid w:val="00871820"/>
    <w:rsid w:val="00891347"/>
    <w:rsid w:val="008A02DF"/>
    <w:rsid w:val="008A5089"/>
    <w:rsid w:val="008C457A"/>
    <w:rsid w:val="008C6FF2"/>
    <w:rsid w:val="008D0AE9"/>
    <w:rsid w:val="008F2949"/>
    <w:rsid w:val="00902BDC"/>
    <w:rsid w:val="0090361C"/>
    <w:rsid w:val="00932BCE"/>
    <w:rsid w:val="009376B9"/>
    <w:rsid w:val="009458BB"/>
    <w:rsid w:val="009646DE"/>
    <w:rsid w:val="00967CCB"/>
    <w:rsid w:val="00967E7C"/>
    <w:rsid w:val="009739D1"/>
    <w:rsid w:val="0097416B"/>
    <w:rsid w:val="00981397"/>
    <w:rsid w:val="00994304"/>
    <w:rsid w:val="009C1445"/>
    <w:rsid w:val="009E32D8"/>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0578"/>
    <w:rsid w:val="00AC6449"/>
    <w:rsid w:val="00AD1B85"/>
    <w:rsid w:val="00AD26FE"/>
    <w:rsid w:val="00AD55D9"/>
    <w:rsid w:val="00AE4186"/>
    <w:rsid w:val="00B05917"/>
    <w:rsid w:val="00B14C02"/>
    <w:rsid w:val="00B22541"/>
    <w:rsid w:val="00B3301F"/>
    <w:rsid w:val="00B366E2"/>
    <w:rsid w:val="00B532A2"/>
    <w:rsid w:val="00B53411"/>
    <w:rsid w:val="00B63C8A"/>
    <w:rsid w:val="00B7434F"/>
    <w:rsid w:val="00B93772"/>
    <w:rsid w:val="00BB03E7"/>
    <w:rsid w:val="00BB41CB"/>
    <w:rsid w:val="00BF3F45"/>
    <w:rsid w:val="00BF7DA0"/>
    <w:rsid w:val="00C06B66"/>
    <w:rsid w:val="00C14B64"/>
    <w:rsid w:val="00C22A89"/>
    <w:rsid w:val="00C347A3"/>
    <w:rsid w:val="00C5055F"/>
    <w:rsid w:val="00C6783E"/>
    <w:rsid w:val="00C84C77"/>
    <w:rsid w:val="00C86037"/>
    <w:rsid w:val="00CA5273"/>
    <w:rsid w:val="00CB2808"/>
    <w:rsid w:val="00CB650F"/>
    <w:rsid w:val="00CC2581"/>
    <w:rsid w:val="00CC60A5"/>
    <w:rsid w:val="00CE06EF"/>
    <w:rsid w:val="00CE501D"/>
    <w:rsid w:val="00CE6A78"/>
    <w:rsid w:val="00CF3CB1"/>
    <w:rsid w:val="00D03E06"/>
    <w:rsid w:val="00D20B91"/>
    <w:rsid w:val="00D33DE2"/>
    <w:rsid w:val="00D36F92"/>
    <w:rsid w:val="00D41906"/>
    <w:rsid w:val="00D41C96"/>
    <w:rsid w:val="00D548AF"/>
    <w:rsid w:val="00D73A01"/>
    <w:rsid w:val="00D9193B"/>
    <w:rsid w:val="00D93712"/>
    <w:rsid w:val="00DA025C"/>
    <w:rsid w:val="00DA0BC8"/>
    <w:rsid w:val="00DA34B6"/>
    <w:rsid w:val="00DB23AE"/>
    <w:rsid w:val="00DB5C3F"/>
    <w:rsid w:val="00DC7672"/>
    <w:rsid w:val="00DD1CD1"/>
    <w:rsid w:val="00DD32C2"/>
    <w:rsid w:val="00DE68FF"/>
    <w:rsid w:val="00DE7DF4"/>
    <w:rsid w:val="00E00008"/>
    <w:rsid w:val="00E050AE"/>
    <w:rsid w:val="00E2134C"/>
    <w:rsid w:val="00E44375"/>
    <w:rsid w:val="00E51D91"/>
    <w:rsid w:val="00E60631"/>
    <w:rsid w:val="00E719E1"/>
    <w:rsid w:val="00E84165"/>
    <w:rsid w:val="00E87F86"/>
    <w:rsid w:val="00E91F7C"/>
    <w:rsid w:val="00EA0A97"/>
    <w:rsid w:val="00EA5D22"/>
    <w:rsid w:val="00EB3146"/>
    <w:rsid w:val="00EC5D12"/>
    <w:rsid w:val="00EC70D0"/>
    <w:rsid w:val="00EE30B1"/>
    <w:rsid w:val="00F1450E"/>
    <w:rsid w:val="00F17C2F"/>
    <w:rsid w:val="00F24319"/>
    <w:rsid w:val="00F30505"/>
    <w:rsid w:val="00F454BC"/>
    <w:rsid w:val="00F56A4B"/>
    <w:rsid w:val="00F614F4"/>
    <w:rsid w:val="00F656E1"/>
    <w:rsid w:val="00F65D9B"/>
    <w:rsid w:val="00F70062"/>
    <w:rsid w:val="00F72CA4"/>
    <w:rsid w:val="00F73D8E"/>
    <w:rsid w:val="00F745AC"/>
    <w:rsid w:val="00F75D0C"/>
    <w:rsid w:val="00F76B82"/>
    <w:rsid w:val="00F804DA"/>
    <w:rsid w:val="00F84C57"/>
    <w:rsid w:val="00F92A8C"/>
    <w:rsid w:val="00F977CA"/>
    <w:rsid w:val="00FA1C91"/>
    <w:rsid w:val="00FA53F4"/>
    <w:rsid w:val="00FC725B"/>
    <w:rsid w:val="00FD6E58"/>
    <w:rsid w:val="00FE00B9"/>
    <w:rsid w:val="00FE75F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B2CD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Tariff\(CCN)%20(Docket%20No)%20Water%20Tarif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3CD8-3AF0-44C6-8B46-A8A26803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(Docket No) Water Tariff</Template>
  <TotalTime>0</TotalTime>
  <Pages>1</Pages>
  <Words>2863</Words>
  <Characters>16323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2022-04-06T20:53:00Z</dcterms:created>
  <dcterms:modified xsi:type="dcterms:W3CDTF">2022-04-06T20:53:00Z</dcterms:modified>
</cp:coreProperties>
</file>